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28C48F2" w14:textId="2C3E3110" w:rsidR="00265CCF" w:rsidRPr="006A22A1" w:rsidRDefault="00265CCF" w:rsidP="00265CCF">
      <w:pPr>
        <w:tabs>
          <w:tab w:val="left" w:pos="0"/>
        </w:tabs>
        <w:spacing w:line="276" w:lineRule="auto"/>
        <w:jc w:val="right"/>
        <w:rPr>
          <w:rFonts w:ascii="Times New Roman" w:hAnsi="Times New Roman" w:cs="Times New Roman"/>
          <w:sz w:val="18"/>
          <w:szCs w:val="18"/>
        </w:rPr>
      </w:pPr>
      <w:r w:rsidRPr="006A22A1">
        <w:rPr>
          <w:rFonts w:ascii="Times New Roman" w:hAnsi="Times New Roman" w:cs="Times New Roman"/>
          <w:sz w:val="18"/>
          <w:szCs w:val="18"/>
        </w:rPr>
        <w:t xml:space="preserve">Załącznik nr 1 do zapytania ofertowego </w:t>
      </w:r>
      <w:r w:rsidRPr="006A22A1">
        <w:rPr>
          <w:rFonts w:ascii="Times New Roman" w:hAnsi="Times New Roman"/>
          <w:sz w:val="18"/>
          <w:szCs w:val="18"/>
        </w:rPr>
        <w:t xml:space="preserve">nr </w:t>
      </w:r>
      <w:bookmarkStart w:id="0" w:name="_Hlk176170468"/>
      <w:r w:rsidRPr="00606B65">
        <w:rPr>
          <w:rFonts w:ascii="Times New Roman" w:hAnsi="Times New Roman"/>
          <w:sz w:val="18"/>
          <w:szCs w:val="18"/>
        </w:rPr>
        <w:t>EFS/BIUR/</w:t>
      </w:r>
      <w:r w:rsidR="00644C2B">
        <w:rPr>
          <w:rFonts w:ascii="Times New Roman" w:hAnsi="Times New Roman"/>
          <w:sz w:val="18"/>
          <w:szCs w:val="18"/>
        </w:rPr>
        <w:t>01</w:t>
      </w:r>
      <w:r w:rsidRPr="00606B65">
        <w:rPr>
          <w:rFonts w:ascii="Times New Roman" w:hAnsi="Times New Roman"/>
          <w:sz w:val="18"/>
          <w:szCs w:val="18"/>
        </w:rPr>
        <w:t>/202</w:t>
      </w:r>
      <w:r w:rsidR="00644C2B">
        <w:rPr>
          <w:rFonts w:ascii="Times New Roman" w:hAnsi="Times New Roman"/>
          <w:sz w:val="18"/>
          <w:szCs w:val="18"/>
        </w:rPr>
        <w:t>6</w:t>
      </w:r>
      <w:r w:rsidRPr="00606B65">
        <w:rPr>
          <w:rFonts w:ascii="Times New Roman" w:hAnsi="Times New Roman"/>
          <w:sz w:val="18"/>
          <w:szCs w:val="18"/>
        </w:rPr>
        <w:t>/</w:t>
      </w:r>
      <w:bookmarkEnd w:id="0"/>
      <w:r w:rsidR="005A25EE">
        <w:rPr>
          <w:rFonts w:ascii="Times New Roman" w:hAnsi="Times New Roman"/>
          <w:sz w:val="18"/>
          <w:szCs w:val="18"/>
        </w:rPr>
        <w:t>SZKOL</w:t>
      </w:r>
    </w:p>
    <w:p w14:paraId="1AD74A7A" w14:textId="77777777" w:rsidR="00265CCF" w:rsidRPr="006A22A1" w:rsidRDefault="00265CCF" w:rsidP="00265CCF">
      <w:pPr>
        <w:tabs>
          <w:tab w:val="left" w:pos="0"/>
        </w:tabs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A22A1">
        <w:rPr>
          <w:rFonts w:ascii="Times New Roman" w:hAnsi="Times New Roman" w:cs="Times New Roman"/>
          <w:b/>
          <w:sz w:val="28"/>
          <w:szCs w:val="28"/>
        </w:rPr>
        <w:t>FORMULARZ OFERTOWY</w:t>
      </w:r>
    </w:p>
    <w:p w14:paraId="5050E6A3" w14:textId="77777777" w:rsidR="00265CCF" w:rsidRPr="00193DE3" w:rsidRDefault="00265CCF" w:rsidP="00265CCF">
      <w:pPr>
        <w:tabs>
          <w:tab w:val="left" w:pos="0"/>
        </w:tabs>
        <w:spacing w:after="0" w:line="276" w:lineRule="auto"/>
        <w:jc w:val="center"/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</w:pPr>
      <w:r w:rsidRPr="00193DE3">
        <w:rPr>
          <w:rFonts w:ascii="Times New Roman" w:eastAsia="Calibri" w:hAnsi="Times New Roman" w:cs="Times New Roman"/>
          <w:b/>
          <w:color w:val="000000" w:themeColor="text1"/>
          <w:sz w:val="24"/>
          <w:szCs w:val="24"/>
          <w:lang w:eastAsia="en-US"/>
        </w:rPr>
        <w:t>DANE OFERENTA</w:t>
      </w:r>
    </w:p>
    <w:tbl>
      <w:tblPr>
        <w:tblW w:w="9072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627"/>
        <w:gridCol w:w="6445"/>
      </w:tblGrid>
      <w:tr w:rsidR="00265CCF" w:rsidRPr="00193DE3" w14:paraId="7959E882" w14:textId="77777777" w:rsidTr="00766665">
        <w:trPr>
          <w:cantSplit/>
          <w:trHeight w:val="574"/>
        </w:trPr>
        <w:tc>
          <w:tcPr>
            <w:tcW w:w="2627" w:type="dxa"/>
            <w:vAlign w:val="center"/>
          </w:tcPr>
          <w:p w14:paraId="4AACDD85" w14:textId="77777777" w:rsidR="00265CCF" w:rsidRPr="00193DE3" w:rsidRDefault="00265CCF" w:rsidP="008B30CE">
            <w:pPr>
              <w:tabs>
                <w:tab w:val="left" w:pos="0"/>
              </w:tabs>
              <w:spacing w:after="120" w:line="276" w:lineRule="auto"/>
              <w:ind w:left="0" w:firstLine="0"/>
              <w:jc w:val="left"/>
              <w:rPr>
                <w:rFonts w:ascii="Times New Roman" w:eastAsia="Calibri" w:hAnsi="Times New Roman" w:cs="Times New Roman"/>
                <w:color w:val="000000" w:themeColor="text1"/>
                <w:sz w:val="22"/>
                <w:lang w:val="de-DE" w:eastAsia="en-US"/>
              </w:rPr>
            </w:pPr>
            <w:r w:rsidRPr="00193DE3">
              <w:rPr>
                <w:rFonts w:ascii="Times New Roman" w:eastAsia="Calibri" w:hAnsi="Times New Roman" w:cs="Times New Roman"/>
                <w:color w:val="000000" w:themeColor="text1"/>
                <w:sz w:val="22"/>
                <w:lang w:eastAsia="en-US"/>
              </w:rPr>
              <w:t>Nazwa</w:t>
            </w:r>
          </w:p>
        </w:tc>
        <w:tc>
          <w:tcPr>
            <w:tcW w:w="6445" w:type="dxa"/>
            <w:vAlign w:val="center"/>
          </w:tcPr>
          <w:p w14:paraId="64BB1D24" w14:textId="77777777" w:rsidR="00265CCF" w:rsidRPr="00193DE3" w:rsidRDefault="00265CCF" w:rsidP="008B30CE">
            <w:pPr>
              <w:tabs>
                <w:tab w:val="left" w:pos="0"/>
              </w:tabs>
              <w:spacing w:after="120" w:line="276" w:lineRule="auto"/>
              <w:ind w:left="0" w:firstLine="0"/>
              <w:jc w:val="left"/>
              <w:rPr>
                <w:rFonts w:ascii="Times New Roman" w:eastAsia="Calibri" w:hAnsi="Times New Roman" w:cs="Times New Roman"/>
                <w:color w:val="000000" w:themeColor="text1"/>
                <w:sz w:val="22"/>
                <w:lang w:val="de-DE" w:eastAsia="en-US"/>
              </w:rPr>
            </w:pPr>
          </w:p>
        </w:tc>
      </w:tr>
      <w:tr w:rsidR="00265CCF" w:rsidRPr="00193DE3" w14:paraId="3E7DE344" w14:textId="77777777" w:rsidTr="00766665">
        <w:trPr>
          <w:cantSplit/>
          <w:trHeight w:val="554"/>
        </w:trPr>
        <w:tc>
          <w:tcPr>
            <w:tcW w:w="2627" w:type="dxa"/>
            <w:vAlign w:val="center"/>
          </w:tcPr>
          <w:p w14:paraId="0939BBCA" w14:textId="77777777" w:rsidR="00265CCF" w:rsidRPr="00193DE3" w:rsidRDefault="00265CCF" w:rsidP="008B30CE">
            <w:pPr>
              <w:tabs>
                <w:tab w:val="left" w:pos="0"/>
              </w:tabs>
              <w:spacing w:after="120" w:line="276" w:lineRule="auto"/>
              <w:ind w:left="0" w:firstLine="0"/>
              <w:jc w:val="left"/>
              <w:rPr>
                <w:rFonts w:ascii="Times New Roman" w:eastAsia="Calibri" w:hAnsi="Times New Roman" w:cs="Times New Roman"/>
                <w:color w:val="000000" w:themeColor="text1"/>
                <w:sz w:val="22"/>
                <w:lang w:val="de-DE" w:eastAsia="en-US"/>
              </w:rPr>
            </w:pPr>
            <w:r w:rsidRPr="00193DE3">
              <w:rPr>
                <w:rFonts w:ascii="Times New Roman" w:eastAsia="Calibri" w:hAnsi="Times New Roman" w:cs="Times New Roman"/>
                <w:color w:val="000000" w:themeColor="text1"/>
                <w:sz w:val="22"/>
                <w:lang w:eastAsia="en-US"/>
              </w:rPr>
              <w:t>Adres</w:t>
            </w:r>
          </w:p>
        </w:tc>
        <w:tc>
          <w:tcPr>
            <w:tcW w:w="6445" w:type="dxa"/>
            <w:vAlign w:val="center"/>
          </w:tcPr>
          <w:p w14:paraId="06E5F1E7" w14:textId="77777777" w:rsidR="00265CCF" w:rsidRPr="00193DE3" w:rsidRDefault="00265CCF" w:rsidP="008B30CE">
            <w:pPr>
              <w:tabs>
                <w:tab w:val="left" w:pos="0"/>
              </w:tabs>
              <w:spacing w:after="120" w:line="276" w:lineRule="auto"/>
              <w:ind w:left="0" w:firstLine="0"/>
              <w:jc w:val="left"/>
              <w:rPr>
                <w:rFonts w:ascii="Times New Roman" w:eastAsia="Calibri" w:hAnsi="Times New Roman" w:cs="Times New Roman"/>
                <w:color w:val="000000" w:themeColor="text1"/>
                <w:sz w:val="22"/>
                <w:lang w:val="de-DE" w:eastAsia="en-US"/>
              </w:rPr>
            </w:pPr>
          </w:p>
        </w:tc>
      </w:tr>
      <w:tr w:rsidR="00265CCF" w:rsidRPr="00193DE3" w14:paraId="4400D8E7" w14:textId="77777777" w:rsidTr="00766665">
        <w:trPr>
          <w:cantSplit/>
          <w:trHeight w:val="562"/>
        </w:trPr>
        <w:tc>
          <w:tcPr>
            <w:tcW w:w="2627" w:type="dxa"/>
            <w:vAlign w:val="center"/>
          </w:tcPr>
          <w:p w14:paraId="7E8471F4" w14:textId="77777777" w:rsidR="00265CCF" w:rsidRPr="00193DE3" w:rsidRDefault="00265CCF" w:rsidP="008B30CE">
            <w:pPr>
              <w:tabs>
                <w:tab w:val="left" w:pos="0"/>
              </w:tabs>
              <w:spacing w:after="120" w:line="276" w:lineRule="auto"/>
              <w:ind w:left="0" w:firstLine="0"/>
              <w:jc w:val="left"/>
              <w:rPr>
                <w:rFonts w:ascii="Times New Roman" w:eastAsia="Calibri" w:hAnsi="Times New Roman" w:cs="Times New Roman"/>
                <w:color w:val="000000" w:themeColor="text1"/>
                <w:sz w:val="22"/>
                <w:lang w:val="de-DE" w:eastAsia="en-US"/>
              </w:rPr>
            </w:pPr>
            <w:r w:rsidRPr="00193DE3">
              <w:rPr>
                <w:rFonts w:ascii="Times New Roman" w:eastAsia="Calibri" w:hAnsi="Times New Roman" w:cs="Times New Roman"/>
                <w:color w:val="000000" w:themeColor="text1"/>
                <w:sz w:val="22"/>
                <w:lang w:val="de-DE" w:eastAsia="en-US"/>
              </w:rPr>
              <w:t>NIP, REGON</w:t>
            </w:r>
          </w:p>
        </w:tc>
        <w:tc>
          <w:tcPr>
            <w:tcW w:w="6445" w:type="dxa"/>
            <w:vAlign w:val="center"/>
          </w:tcPr>
          <w:p w14:paraId="3A149E12" w14:textId="77777777" w:rsidR="00265CCF" w:rsidRPr="00193DE3" w:rsidRDefault="00265CCF" w:rsidP="008B30CE">
            <w:pPr>
              <w:tabs>
                <w:tab w:val="left" w:pos="0"/>
              </w:tabs>
              <w:spacing w:after="120" w:line="276" w:lineRule="auto"/>
              <w:ind w:left="0" w:firstLine="0"/>
              <w:jc w:val="left"/>
              <w:rPr>
                <w:rFonts w:ascii="Times New Roman" w:eastAsia="Calibri" w:hAnsi="Times New Roman" w:cs="Times New Roman"/>
                <w:color w:val="000000" w:themeColor="text1"/>
                <w:sz w:val="22"/>
                <w:lang w:val="de-DE" w:eastAsia="en-US"/>
              </w:rPr>
            </w:pPr>
          </w:p>
        </w:tc>
      </w:tr>
      <w:tr w:rsidR="00265CCF" w:rsidRPr="00193DE3" w14:paraId="58263AA1" w14:textId="77777777" w:rsidTr="00766665">
        <w:trPr>
          <w:cantSplit/>
          <w:trHeight w:val="556"/>
        </w:trPr>
        <w:tc>
          <w:tcPr>
            <w:tcW w:w="2627" w:type="dxa"/>
            <w:vAlign w:val="center"/>
          </w:tcPr>
          <w:p w14:paraId="6F8DF0E1" w14:textId="77777777" w:rsidR="00265CCF" w:rsidRPr="00193DE3" w:rsidRDefault="00265CCF" w:rsidP="008B30CE">
            <w:pPr>
              <w:tabs>
                <w:tab w:val="left" w:pos="0"/>
              </w:tabs>
              <w:spacing w:after="120" w:line="276" w:lineRule="auto"/>
              <w:ind w:left="0" w:firstLine="0"/>
              <w:jc w:val="left"/>
              <w:rPr>
                <w:rFonts w:ascii="Times New Roman" w:eastAsia="Calibri" w:hAnsi="Times New Roman" w:cs="Times New Roman"/>
                <w:color w:val="000000" w:themeColor="text1"/>
                <w:sz w:val="22"/>
                <w:lang w:val="de-DE" w:eastAsia="en-US"/>
              </w:rPr>
            </w:pPr>
            <w:r w:rsidRPr="00193DE3">
              <w:rPr>
                <w:rFonts w:ascii="Times New Roman" w:eastAsia="Calibri" w:hAnsi="Times New Roman" w:cs="Times New Roman"/>
                <w:color w:val="000000" w:themeColor="text1"/>
                <w:sz w:val="22"/>
                <w:lang w:val="de-DE" w:eastAsia="en-US"/>
              </w:rPr>
              <w:t>Telefon</w:t>
            </w:r>
          </w:p>
        </w:tc>
        <w:tc>
          <w:tcPr>
            <w:tcW w:w="6445" w:type="dxa"/>
            <w:vAlign w:val="center"/>
          </w:tcPr>
          <w:p w14:paraId="335ED536" w14:textId="77777777" w:rsidR="00265CCF" w:rsidRPr="00193DE3" w:rsidRDefault="00265CCF" w:rsidP="008B30CE">
            <w:pPr>
              <w:tabs>
                <w:tab w:val="left" w:pos="0"/>
              </w:tabs>
              <w:spacing w:after="120" w:line="276" w:lineRule="auto"/>
              <w:ind w:left="0" w:firstLine="0"/>
              <w:jc w:val="left"/>
              <w:rPr>
                <w:rFonts w:ascii="Times New Roman" w:eastAsia="Calibri" w:hAnsi="Times New Roman" w:cs="Times New Roman"/>
                <w:color w:val="000000" w:themeColor="text1"/>
                <w:sz w:val="22"/>
                <w:lang w:val="de-DE" w:eastAsia="en-US"/>
              </w:rPr>
            </w:pPr>
          </w:p>
        </w:tc>
      </w:tr>
      <w:tr w:rsidR="00265CCF" w:rsidRPr="00193DE3" w14:paraId="58FB9F68" w14:textId="77777777" w:rsidTr="00766665">
        <w:trPr>
          <w:cantSplit/>
          <w:trHeight w:val="550"/>
        </w:trPr>
        <w:tc>
          <w:tcPr>
            <w:tcW w:w="2627" w:type="dxa"/>
            <w:vAlign w:val="center"/>
          </w:tcPr>
          <w:p w14:paraId="4DA40D4D" w14:textId="77777777" w:rsidR="00265CCF" w:rsidRPr="00193DE3" w:rsidRDefault="00265CCF" w:rsidP="008B30CE">
            <w:pPr>
              <w:tabs>
                <w:tab w:val="left" w:pos="0"/>
              </w:tabs>
              <w:spacing w:after="120" w:line="276" w:lineRule="auto"/>
              <w:ind w:left="0" w:firstLine="0"/>
              <w:jc w:val="left"/>
              <w:rPr>
                <w:rFonts w:ascii="Times New Roman" w:eastAsia="Calibri" w:hAnsi="Times New Roman" w:cs="Times New Roman"/>
                <w:color w:val="000000" w:themeColor="text1"/>
                <w:sz w:val="22"/>
                <w:lang w:eastAsia="en-US"/>
              </w:rPr>
            </w:pPr>
            <w:r w:rsidRPr="00193DE3">
              <w:rPr>
                <w:rFonts w:ascii="Times New Roman" w:eastAsia="Calibri" w:hAnsi="Times New Roman" w:cs="Times New Roman"/>
                <w:color w:val="000000" w:themeColor="text1"/>
                <w:sz w:val="22"/>
                <w:lang w:eastAsia="en-US"/>
              </w:rPr>
              <w:t>E-mail</w:t>
            </w:r>
          </w:p>
        </w:tc>
        <w:tc>
          <w:tcPr>
            <w:tcW w:w="6445" w:type="dxa"/>
            <w:vAlign w:val="center"/>
          </w:tcPr>
          <w:p w14:paraId="299F2282" w14:textId="77777777" w:rsidR="00265CCF" w:rsidRPr="00193DE3" w:rsidRDefault="00265CCF" w:rsidP="008B30CE">
            <w:pPr>
              <w:tabs>
                <w:tab w:val="left" w:pos="0"/>
              </w:tabs>
              <w:spacing w:after="120" w:line="276" w:lineRule="auto"/>
              <w:ind w:left="0" w:firstLine="0"/>
              <w:jc w:val="left"/>
              <w:rPr>
                <w:rFonts w:ascii="Times New Roman" w:eastAsia="Calibri" w:hAnsi="Times New Roman" w:cs="Times New Roman"/>
                <w:color w:val="000000" w:themeColor="text1"/>
                <w:sz w:val="22"/>
                <w:lang w:eastAsia="en-US"/>
              </w:rPr>
            </w:pPr>
          </w:p>
        </w:tc>
      </w:tr>
    </w:tbl>
    <w:p w14:paraId="481F2BE0" w14:textId="0D8AEBCF" w:rsidR="00265CCF" w:rsidRPr="009F51AE" w:rsidRDefault="00265CCF" w:rsidP="00265CCF">
      <w:pPr>
        <w:keepNext/>
        <w:spacing w:after="60" w:line="276" w:lineRule="auto"/>
        <w:ind w:left="0" w:firstLine="0"/>
        <w:outlineLvl w:val="2"/>
        <w:rPr>
          <w:rFonts w:ascii="Times New Roman" w:eastAsia="Times New Roman" w:hAnsi="Times New Roman" w:cs="Times New Roman"/>
          <w:bCs/>
          <w:color w:val="auto"/>
          <w:sz w:val="21"/>
          <w:szCs w:val="21"/>
          <w:lang w:eastAsia="en-US"/>
        </w:rPr>
      </w:pPr>
      <w:r>
        <w:rPr>
          <w:rFonts w:ascii="Times New Roman" w:eastAsia="Times New Roman" w:hAnsi="Times New Roman" w:cs="Times New Roman"/>
          <w:bCs/>
          <w:color w:val="auto"/>
          <w:sz w:val="21"/>
          <w:szCs w:val="21"/>
          <w:lang w:eastAsia="en-US"/>
        </w:rPr>
        <w:t>N</w:t>
      </w:r>
      <w:r w:rsidRPr="00AB6C50">
        <w:rPr>
          <w:rFonts w:ascii="Times New Roman" w:eastAsia="Times New Roman" w:hAnsi="Times New Roman" w:cs="Times New Roman"/>
          <w:bCs/>
          <w:color w:val="auto"/>
          <w:sz w:val="21"/>
          <w:szCs w:val="21"/>
          <w:lang w:eastAsia="en-US"/>
        </w:rPr>
        <w:t xml:space="preserve">awiązując do ogłoszonego zapytania ofertowego nr </w:t>
      </w:r>
      <w:r w:rsidRPr="00606B65">
        <w:rPr>
          <w:rFonts w:ascii="Times New Roman" w:eastAsia="Times New Roman" w:hAnsi="Times New Roman" w:cs="Times New Roman"/>
          <w:bCs/>
          <w:color w:val="auto"/>
          <w:sz w:val="21"/>
          <w:szCs w:val="21"/>
          <w:lang w:eastAsia="en-US"/>
        </w:rPr>
        <w:t>EFS/BIUR/</w:t>
      </w:r>
      <w:r w:rsidR="00116FEA">
        <w:rPr>
          <w:rFonts w:ascii="Times New Roman" w:eastAsia="Times New Roman" w:hAnsi="Times New Roman" w:cs="Times New Roman"/>
          <w:bCs/>
          <w:color w:val="auto"/>
          <w:sz w:val="21"/>
          <w:szCs w:val="21"/>
          <w:lang w:eastAsia="en-US"/>
        </w:rPr>
        <w:t>01</w:t>
      </w:r>
      <w:r w:rsidRPr="00606B65">
        <w:rPr>
          <w:rFonts w:ascii="Times New Roman" w:eastAsia="Times New Roman" w:hAnsi="Times New Roman" w:cs="Times New Roman"/>
          <w:bCs/>
          <w:color w:val="auto"/>
          <w:sz w:val="21"/>
          <w:szCs w:val="21"/>
          <w:lang w:eastAsia="en-US"/>
        </w:rPr>
        <w:t>/202</w:t>
      </w:r>
      <w:r w:rsidR="00116FEA">
        <w:rPr>
          <w:rFonts w:ascii="Times New Roman" w:eastAsia="Times New Roman" w:hAnsi="Times New Roman" w:cs="Times New Roman"/>
          <w:bCs/>
          <w:color w:val="auto"/>
          <w:sz w:val="21"/>
          <w:szCs w:val="21"/>
          <w:lang w:eastAsia="en-US"/>
        </w:rPr>
        <w:t>6</w:t>
      </w:r>
      <w:r w:rsidRPr="00606B65">
        <w:rPr>
          <w:rFonts w:ascii="Times New Roman" w:eastAsia="Times New Roman" w:hAnsi="Times New Roman" w:cs="Times New Roman"/>
          <w:bCs/>
          <w:color w:val="auto"/>
          <w:sz w:val="21"/>
          <w:szCs w:val="21"/>
          <w:lang w:eastAsia="en-US"/>
        </w:rPr>
        <w:t>/</w:t>
      </w:r>
      <w:r w:rsidR="003711B1">
        <w:rPr>
          <w:rFonts w:ascii="Times New Roman" w:eastAsia="Times New Roman" w:hAnsi="Times New Roman" w:cs="Times New Roman"/>
          <w:bCs/>
          <w:color w:val="auto"/>
          <w:sz w:val="21"/>
          <w:szCs w:val="21"/>
          <w:lang w:eastAsia="en-US"/>
        </w:rPr>
        <w:t>SZKOL</w:t>
      </w:r>
      <w:r w:rsidRPr="00606B65">
        <w:rPr>
          <w:rFonts w:ascii="Times New Roman" w:eastAsia="Times New Roman" w:hAnsi="Times New Roman" w:cs="Times New Roman"/>
          <w:bCs/>
          <w:color w:val="auto"/>
          <w:sz w:val="21"/>
          <w:szCs w:val="21"/>
          <w:lang w:eastAsia="en-US"/>
        </w:rPr>
        <w:t xml:space="preserve"> </w:t>
      </w:r>
      <w:r w:rsidRPr="00AB6C50">
        <w:rPr>
          <w:rFonts w:ascii="Times New Roman" w:eastAsia="Times New Roman" w:hAnsi="Times New Roman" w:cs="Times New Roman"/>
          <w:bCs/>
          <w:color w:val="auto"/>
          <w:sz w:val="21"/>
          <w:szCs w:val="21"/>
          <w:lang w:eastAsia="en-US"/>
        </w:rPr>
        <w:t xml:space="preserve">na pn. </w:t>
      </w:r>
      <w:r w:rsidRPr="00172CB6">
        <w:rPr>
          <w:rFonts w:ascii="Times New Roman" w:eastAsia="Times New Roman" w:hAnsi="Times New Roman" w:cs="Times New Roman"/>
          <w:bCs/>
          <w:color w:val="auto"/>
          <w:sz w:val="21"/>
          <w:szCs w:val="21"/>
          <w:lang w:eastAsia="en-US"/>
        </w:rPr>
        <w:t>„</w:t>
      </w:r>
      <w:r w:rsidR="00B27069">
        <w:rPr>
          <w:rFonts w:ascii="Times New Roman" w:eastAsia="Times New Roman" w:hAnsi="Times New Roman" w:cs="Times New Roman"/>
          <w:bCs/>
          <w:color w:val="auto"/>
          <w:sz w:val="21"/>
          <w:szCs w:val="21"/>
          <w:lang w:eastAsia="en-US"/>
        </w:rPr>
        <w:t>Akademia sukcesu zarodowego</w:t>
      </w:r>
      <w:r w:rsidRPr="009F51AE">
        <w:rPr>
          <w:rFonts w:ascii="Times New Roman" w:eastAsia="Times New Roman" w:hAnsi="Times New Roman" w:cs="Times New Roman"/>
          <w:bCs/>
          <w:color w:val="auto"/>
          <w:sz w:val="21"/>
          <w:szCs w:val="21"/>
          <w:lang w:eastAsia="en-US"/>
        </w:rPr>
        <w:t>”</w:t>
      </w:r>
      <w:r>
        <w:rPr>
          <w:rFonts w:ascii="Times New Roman" w:eastAsia="Times New Roman" w:hAnsi="Times New Roman" w:cs="Times New Roman"/>
          <w:bCs/>
          <w:color w:val="auto"/>
          <w:sz w:val="21"/>
          <w:szCs w:val="21"/>
          <w:lang w:eastAsia="en-US"/>
        </w:rPr>
        <w:t xml:space="preserve"> przedstawiam </w:t>
      </w:r>
      <w:r w:rsidRPr="00172CB6">
        <w:rPr>
          <w:rFonts w:ascii="Times New Roman" w:eastAsia="Times New Roman" w:hAnsi="Times New Roman" w:cs="Times New Roman"/>
          <w:bCs/>
          <w:color w:val="auto"/>
          <w:sz w:val="21"/>
          <w:szCs w:val="21"/>
          <w:lang w:eastAsia="en-US"/>
        </w:rPr>
        <w:t>ofertę na wykonanie przedmiotu zamówienia</w:t>
      </w:r>
      <w:r>
        <w:rPr>
          <w:rFonts w:ascii="Times New Roman" w:eastAsia="Times New Roman" w:hAnsi="Times New Roman" w:cs="Times New Roman"/>
          <w:bCs/>
          <w:color w:val="auto"/>
          <w:sz w:val="21"/>
          <w:szCs w:val="21"/>
          <w:lang w:eastAsia="en-US"/>
        </w:rPr>
        <w:t>:</w:t>
      </w:r>
    </w:p>
    <w:tbl>
      <w:tblPr>
        <w:tblW w:w="9072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180"/>
        <w:gridCol w:w="5892"/>
      </w:tblGrid>
      <w:tr w:rsidR="00265CCF" w:rsidRPr="00172CB6" w14:paraId="1992748F" w14:textId="77777777" w:rsidTr="00766665">
        <w:trPr>
          <w:trHeight w:val="398"/>
        </w:trPr>
        <w:tc>
          <w:tcPr>
            <w:tcW w:w="90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E31B12" w14:textId="3FFEE574" w:rsidR="00265CCF" w:rsidRPr="00172CB6" w:rsidRDefault="00B27069" w:rsidP="00D11028">
            <w:pPr>
              <w:tabs>
                <w:tab w:val="left" w:pos="0"/>
              </w:tabs>
              <w:spacing w:before="240" w:line="276" w:lineRule="auto"/>
              <w:ind w:left="0" w:firstLine="0"/>
              <w:jc w:val="left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  <w:r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>Szkolenie zawodowe</w:t>
            </w:r>
            <w:r w:rsidR="00265CCF" w:rsidRPr="009F51AE"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>:</w:t>
            </w:r>
          </w:p>
        </w:tc>
      </w:tr>
      <w:tr w:rsidR="00265CCF" w:rsidRPr="00172CB6" w14:paraId="409181B3" w14:textId="77777777" w:rsidTr="00766665">
        <w:trPr>
          <w:trHeight w:val="1120"/>
        </w:trPr>
        <w:tc>
          <w:tcPr>
            <w:tcW w:w="3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2F2F2"/>
          </w:tcPr>
          <w:p w14:paraId="228E3E89" w14:textId="42CCEAF4" w:rsidR="00265CCF" w:rsidRDefault="00BE1CCF" w:rsidP="00D11028">
            <w:pPr>
              <w:tabs>
                <w:tab w:val="left" w:pos="0"/>
              </w:tabs>
              <w:spacing w:after="0" w:line="276" w:lineRule="auto"/>
              <w:ind w:left="0" w:firstLine="0"/>
              <w:jc w:val="left"/>
              <w:rPr>
                <w:rFonts w:ascii="Times New Roman" w:hAnsi="Times New Roman" w:cs="Times New Roman"/>
                <w:b/>
                <w:bCs/>
              </w:rPr>
            </w:pPr>
            <w:bookmarkStart w:id="1" w:name="_Hlk177643910"/>
            <w:r>
              <w:rPr>
                <w:rFonts w:ascii="Times New Roman" w:hAnsi="Times New Roman" w:cs="Times New Roman"/>
                <w:b/>
                <w:bCs/>
              </w:rPr>
              <w:t xml:space="preserve">1. </w:t>
            </w:r>
            <w:r w:rsidR="00D11028" w:rsidRPr="00D11028">
              <w:rPr>
                <w:rFonts w:ascii="Times New Roman" w:hAnsi="Times New Roman" w:cs="Times New Roman"/>
                <w:b/>
                <w:bCs/>
              </w:rPr>
              <w:t>„Księgowość – moduł prawa podatkowego, moduł rachunkowości (moduł księgowy), warsztaty komputerowe – obsługa programu FK itp.”</w:t>
            </w:r>
          </w:p>
          <w:p w14:paraId="454EFFF7" w14:textId="77777777" w:rsidR="00D11028" w:rsidRPr="00D11028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jc w:val="left"/>
              <w:rPr>
                <w:rFonts w:ascii="Times New Roman" w:eastAsia="Calibri" w:hAnsi="Times New Roman" w:cs="Times New Roman"/>
                <w:b/>
                <w:bCs/>
                <w:color w:val="auto"/>
                <w:sz w:val="22"/>
                <w:lang w:eastAsia="en-US"/>
              </w:rPr>
            </w:pPr>
          </w:p>
          <w:p w14:paraId="4601C42B" w14:textId="67842D53" w:rsidR="00265CCF" w:rsidRPr="00172CB6" w:rsidRDefault="00265CCF" w:rsidP="008B30CE">
            <w:pPr>
              <w:tabs>
                <w:tab w:val="left" w:pos="0"/>
              </w:tabs>
              <w:spacing w:after="0" w:line="276" w:lineRule="auto"/>
              <w:ind w:left="0" w:firstLine="0"/>
              <w:jc w:val="left"/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</w:pPr>
            <w:r w:rsidRPr="009F51AE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 </w:t>
            </w:r>
            <w:r w:rsidRPr="00DC4821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>(</w:t>
            </w:r>
            <w:r w:rsidR="001B7309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średnio </w:t>
            </w:r>
            <w:r w:rsidR="009904FB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>92</w:t>
            </w:r>
            <w:r w:rsidRPr="00DC4821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 </w:t>
            </w:r>
            <w:r w:rsidR="009904FB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>godziny</w:t>
            </w:r>
            <w:r w:rsidRPr="00DC4821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 </w:t>
            </w:r>
            <w:r w:rsidR="009904FB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>na</w:t>
            </w:r>
            <w:r w:rsidRPr="00DC4821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 1 os</w:t>
            </w:r>
            <w:r w:rsidR="009904FB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obę, dla </w:t>
            </w:r>
            <w:r w:rsidR="00CC305C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>2</w:t>
            </w:r>
            <w:r w:rsidR="009904FB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 osób</w:t>
            </w:r>
            <w:r w:rsidRPr="00DC4821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>)</w:t>
            </w:r>
            <w:r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 </w:t>
            </w:r>
            <w:r w:rsidRPr="009F51AE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(1 godzina = </w:t>
            </w:r>
            <w:r w:rsidR="009904FB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>60</w:t>
            </w:r>
            <w:r w:rsidRPr="009F51AE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 minut);</w:t>
            </w:r>
          </w:p>
        </w:tc>
        <w:tc>
          <w:tcPr>
            <w:tcW w:w="58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4CCF7A84" w14:textId="77777777" w:rsidR="00265CCF" w:rsidRDefault="00265CCF" w:rsidP="008B30CE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</w:p>
          <w:p w14:paraId="4E9BEC13" w14:textId="77777777" w:rsidR="00265CCF" w:rsidRPr="00172CB6" w:rsidRDefault="00265CCF" w:rsidP="00B27069">
            <w:pPr>
              <w:tabs>
                <w:tab w:val="left" w:pos="0"/>
              </w:tabs>
              <w:spacing w:after="0" w:line="276" w:lineRule="auto"/>
              <w:ind w:left="0" w:firstLine="0"/>
              <w:jc w:val="left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  <w:r w:rsidRPr="00172CB6"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>cena brutto całość …………………………………</w:t>
            </w:r>
            <w:r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>……………</w:t>
            </w:r>
            <w:r w:rsidRPr="00172CB6"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 xml:space="preserve"> zł</w:t>
            </w:r>
          </w:p>
          <w:p w14:paraId="4EBC71BD" w14:textId="77777777" w:rsidR="00265CCF" w:rsidRPr="00172CB6" w:rsidRDefault="00265CCF" w:rsidP="008B30CE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</w:p>
          <w:p w14:paraId="2E643B86" w14:textId="77777777" w:rsidR="00265CCF" w:rsidRPr="00172CB6" w:rsidRDefault="00265CCF" w:rsidP="008B30CE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  <w:r w:rsidRPr="00172CB6"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>słownie: ………………………………………………………….</w:t>
            </w:r>
            <w:r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 xml:space="preserve"> zł</w:t>
            </w:r>
          </w:p>
          <w:p w14:paraId="564C51AE" w14:textId="77777777" w:rsidR="00265CCF" w:rsidRPr="00172CB6" w:rsidRDefault="00265CCF" w:rsidP="008B30CE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</w:p>
          <w:p w14:paraId="48E65D6C" w14:textId="77777777" w:rsidR="00265CCF" w:rsidRDefault="00265CCF" w:rsidP="00B27069">
            <w:pPr>
              <w:tabs>
                <w:tab w:val="left" w:pos="0"/>
              </w:tabs>
              <w:spacing w:after="0" w:line="276" w:lineRule="auto"/>
              <w:ind w:left="0" w:firstLine="0"/>
              <w:jc w:val="left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  <w:r w:rsidRPr="00172CB6"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>w tym podatek VAT: …… % w wysokości ….…..…………</w:t>
            </w:r>
            <w:r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>…</w:t>
            </w:r>
            <w:r w:rsidRPr="00172CB6"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 xml:space="preserve"> zł</w:t>
            </w:r>
          </w:p>
          <w:p w14:paraId="489AD093" w14:textId="77777777" w:rsidR="00265CCF" w:rsidRPr="00172CB6" w:rsidRDefault="00265CCF" w:rsidP="008B30CE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</w:p>
          <w:p w14:paraId="76407728" w14:textId="77777777" w:rsidR="00265CCF" w:rsidRDefault="00265CCF" w:rsidP="00B27069">
            <w:pPr>
              <w:tabs>
                <w:tab w:val="left" w:pos="0"/>
              </w:tabs>
              <w:spacing w:after="0" w:line="276" w:lineRule="auto"/>
              <w:ind w:left="0" w:firstLine="0"/>
              <w:jc w:val="left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  <w:r w:rsidRPr="00172CB6"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 xml:space="preserve">wartość brutto </w:t>
            </w:r>
            <w:r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 xml:space="preserve">za jedną osobę    </w:t>
            </w:r>
            <w:r w:rsidRPr="00172CB6"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 xml:space="preserve"> = ………………………</w:t>
            </w:r>
            <w:r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>……..</w:t>
            </w:r>
            <w:r w:rsidRPr="00172CB6"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>zł</w:t>
            </w:r>
          </w:p>
          <w:p w14:paraId="22283EFB" w14:textId="77777777" w:rsidR="00265CCF" w:rsidRPr="00172CB6" w:rsidRDefault="00265CCF" w:rsidP="008B30CE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</w:p>
          <w:p w14:paraId="7D04E9FD" w14:textId="77777777" w:rsidR="00265CCF" w:rsidRPr="00172CB6" w:rsidRDefault="00265CCF" w:rsidP="008B30CE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  <w:r w:rsidRPr="00B161A0"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>słownie: …………………………………………………………..zł</w:t>
            </w:r>
          </w:p>
        </w:tc>
      </w:tr>
      <w:tr w:rsidR="00D11028" w:rsidRPr="00172CB6" w14:paraId="4C591A76" w14:textId="77777777" w:rsidTr="00766665">
        <w:trPr>
          <w:trHeight w:val="1120"/>
        </w:trPr>
        <w:tc>
          <w:tcPr>
            <w:tcW w:w="3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2F2F2"/>
          </w:tcPr>
          <w:p w14:paraId="5B18FB70" w14:textId="5F7B043B" w:rsidR="00D11028" w:rsidRDefault="00BE1CCF" w:rsidP="00D11028">
            <w:pPr>
              <w:ind w:left="0" w:firstLine="0"/>
              <w:jc w:val="lef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2. </w:t>
            </w:r>
          </w:p>
          <w:p w14:paraId="3FB0C5BC" w14:textId="4E285E82" w:rsidR="00FE751E" w:rsidRDefault="00FE751E" w:rsidP="00D11028">
            <w:pPr>
              <w:ind w:left="0" w:firstLine="0"/>
              <w:jc w:val="lef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„Kosmetologia – stylizacja paznokci, stylizacja brwi, makijaż permanentny, zabiegi kosmetologiczne, itp.”</w:t>
            </w:r>
            <w:r w:rsidR="001B7309" w:rsidRPr="00D11028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="001B7309">
              <w:rPr>
                <w:rFonts w:ascii="Times New Roman" w:hAnsi="Times New Roman" w:cs="Times New Roman"/>
                <w:b/>
                <w:bCs/>
              </w:rPr>
              <w:t xml:space="preserve">/ </w:t>
            </w:r>
            <w:r w:rsidR="001B7309" w:rsidRPr="00D11028">
              <w:rPr>
                <w:rFonts w:ascii="Times New Roman" w:hAnsi="Times New Roman" w:cs="Times New Roman"/>
                <w:b/>
                <w:bCs/>
              </w:rPr>
              <w:t>„Podologia”</w:t>
            </w:r>
            <w:r w:rsidR="001B7309"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  <w:p w14:paraId="7104AACA" w14:textId="77777777" w:rsidR="00D11028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</w:pPr>
          </w:p>
          <w:p w14:paraId="3BF62145" w14:textId="06165C69" w:rsidR="00D11028" w:rsidRPr="00172CB6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  <w:r w:rsidRPr="00DC4821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>(</w:t>
            </w:r>
            <w:r w:rsidR="001B7309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średnio </w:t>
            </w:r>
            <w:r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>92</w:t>
            </w:r>
            <w:r w:rsidRPr="00DC4821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 </w:t>
            </w:r>
            <w:r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>godziny</w:t>
            </w:r>
            <w:r w:rsidRPr="00DC4821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 </w:t>
            </w:r>
            <w:r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>na</w:t>
            </w:r>
            <w:r w:rsidRPr="00DC4821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 1 os</w:t>
            </w:r>
            <w:r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obę, dla </w:t>
            </w:r>
            <w:r w:rsidR="00CC305C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>3</w:t>
            </w:r>
            <w:r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 osób</w:t>
            </w:r>
            <w:r w:rsidRPr="00DC4821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>)</w:t>
            </w:r>
            <w:r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 </w:t>
            </w:r>
            <w:r w:rsidRPr="009F51AE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(1 godzina = </w:t>
            </w:r>
            <w:r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>60</w:t>
            </w:r>
            <w:r w:rsidRPr="009F51AE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 minut);</w:t>
            </w:r>
          </w:p>
        </w:tc>
        <w:tc>
          <w:tcPr>
            <w:tcW w:w="58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2B09F9D1" w14:textId="77777777" w:rsidR="00D11028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</w:p>
          <w:p w14:paraId="38C19467" w14:textId="77777777" w:rsidR="00D11028" w:rsidRPr="00172CB6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jc w:val="left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  <w:r w:rsidRPr="00172CB6"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>cena brutto całość …………………………………</w:t>
            </w:r>
            <w:r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>……………</w:t>
            </w:r>
            <w:r w:rsidRPr="00172CB6"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 xml:space="preserve"> zł</w:t>
            </w:r>
          </w:p>
          <w:p w14:paraId="75670636" w14:textId="77777777" w:rsidR="00D11028" w:rsidRPr="00172CB6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</w:p>
          <w:p w14:paraId="0C663ACF" w14:textId="77777777" w:rsidR="00D11028" w:rsidRPr="00172CB6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  <w:r w:rsidRPr="00172CB6"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>słownie: ………………………………………………………….</w:t>
            </w:r>
            <w:r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 xml:space="preserve"> zł</w:t>
            </w:r>
          </w:p>
          <w:p w14:paraId="48EACDF9" w14:textId="77777777" w:rsidR="00D11028" w:rsidRPr="00172CB6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</w:p>
          <w:p w14:paraId="72EC9AD4" w14:textId="77777777" w:rsidR="00D11028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jc w:val="left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  <w:r w:rsidRPr="00172CB6"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>w tym podatek VAT: …… % w wysokości ….…..…………</w:t>
            </w:r>
            <w:r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>…</w:t>
            </w:r>
            <w:r w:rsidRPr="00172CB6"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 xml:space="preserve"> zł</w:t>
            </w:r>
          </w:p>
          <w:p w14:paraId="79FC9AE4" w14:textId="77777777" w:rsidR="00D11028" w:rsidRPr="00172CB6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</w:p>
          <w:p w14:paraId="6ACF21F9" w14:textId="77777777" w:rsidR="00D11028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jc w:val="left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  <w:r w:rsidRPr="00172CB6"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lastRenderedPageBreak/>
              <w:t xml:space="preserve">wartość brutto </w:t>
            </w:r>
            <w:r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 xml:space="preserve">za jedną osobę    </w:t>
            </w:r>
            <w:r w:rsidRPr="00172CB6"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 xml:space="preserve"> = ………………………</w:t>
            </w:r>
            <w:r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>……..</w:t>
            </w:r>
            <w:r w:rsidRPr="00172CB6"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>zł</w:t>
            </w:r>
          </w:p>
          <w:p w14:paraId="2757451F" w14:textId="77777777" w:rsidR="00D11028" w:rsidRPr="00172CB6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</w:p>
          <w:p w14:paraId="6C67273C" w14:textId="5A036CE2" w:rsidR="00D11028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  <w:r w:rsidRPr="00B161A0"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>słownie: …………………………………………………………..zł</w:t>
            </w:r>
          </w:p>
        </w:tc>
      </w:tr>
      <w:tr w:rsidR="00D11028" w:rsidRPr="00172CB6" w14:paraId="3B2D4937" w14:textId="77777777" w:rsidTr="00766665">
        <w:trPr>
          <w:trHeight w:val="302"/>
        </w:trPr>
        <w:tc>
          <w:tcPr>
            <w:tcW w:w="90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29945C" w14:textId="541DEB70" w:rsidR="00D11028" w:rsidRPr="00172CB6" w:rsidRDefault="00D11028" w:rsidP="005D248E">
            <w:pPr>
              <w:tabs>
                <w:tab w:val="left" w:pos="0"/>
              </w:tabs>
              <w:spacing w:before="24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  <w:r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lastRenderedPageBreak/>
              <w:t>Moduł równości szans kobiet i mężczyzn</w:t>
            </w:r>
            <w:r w:rsidR="005D248E"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 xml:space="preserve"> (obowiązkowo przy każdym szkoleniu)</w:t>
            </w:r>
            <w:r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>:</w:t>
            </w:r>
          </w:p>
        </w:tc>
      </w:tr>
      <w:tr w:rsidR="00D11028" w:rsidRPr="00172CB6" w14:paraId="3D5EC3AB" w14:textId="77777777" w:rsidTr="00766665">
        <w:trPr>
          <w:trHeight w:val="1120"/>
        </w:trPr>
        <w:tc>
          <w:tcPr>
            <w:tcW w:w="3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2F2F2"/>
          </w:tcPr>
          <w:p w14:paraId="535E9ADF" w14:textId="77777777" w:rsidR="00D11028" w:rsidRPr="00172CB6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</w:p>
          <w:p w14:paraId="41F2F9E3" w14:textId="302224A5" w:rsidR="00BE1CCF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</w:pPr>
            <w:r w:rsidRPr="00172CB6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Cena brutto </w:t>
            </w:r>
            <w:r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- </w:t>
            </w:r>
            <w:r w:rsidR="00BE1CCF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>……………</w:t>
            </w:r>
            <w:r w:rsidRPr="009F51AE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 h</w:t>
            </w:r>
            <w:r w:rsidR="00BE1CCF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>*</w:t>
            </w:r>
            <w:r w:rsidRPr="009F51AE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 </w:t>
            </w:r>
            <w:r w:rsidRPr="00DC4821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>(</w:t>
            </w:r>
            <w:r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>8</w:t>
            </w:r>
            <w:r w:rsidRPr="00DC4821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 </w:t>
            </w:r>
            <w:r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>godzin</w:t>
            </w:r>
            <w:r w:rsidRPr="00DC4821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 </w:t>
            </w:r>
            <w:r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>na</w:t>
            </w:r>
            <w:r w:rsidRPr="00DC4821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 </w:t>
            </w:r>
            <w:r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1 </w:t>
            </w:r>
            <w:r w:rsidRPr="00DC4821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>os</w:t>
            </w:r>
            <w:r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obę, dla </w:t>
            </w:r>
            <w:r w:rsidR="001B7309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>…..</w:t>
            </w:r>
            <w:r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 osób</w:t>
            </w:r>
            <w:r w:rsidRPr="00DC4821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>)</w:t>
            </w:r>
            <w:r w:rsidR="001B7309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>**</w:t>
            </w:r>
            <w:r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 </w:t>
            </w:r>
            <w:r w:rsidRPr="009F51AE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(1 godzina = </w:t>
            </w:r>
            <w:r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>60</w:t>
            </w:r>
          </w:p>
          <w:p w14:paraId="773FE200" w14:textId="77777777" w:rsidR="00D11028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</w:pPr>
            <w:r w:rsidRPr="009F51AE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 minut);</w:t>
            </w:r>
          </w:p>
          <w:p w14:paraId="45A7D073" w14:textId="77777777" w:rsidR="00BE1CCF" w:rsidRDefault="00BE1CCF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</w:p>
          <w:p w14:paraId="2FA265AB" w14:textId="77777777" w:rsidR="00BE1CCF" w:rsidRDefault="00BE1CCF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</w:p>
          <w:p w14:paraId="53C995D3" w14:textId="77777777" w:rsidR="00BE1CCF" w:rsidRDefault="00BE1CCF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</w:p>
          <w:p w14:paraId="5B27AAE7" w14:textId="77777777" w:rsidR="00BE1CCF" w:rsidRDefault="00BE1CCF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</w:p>
          <w:p w14:paraId="37E69714" w14:textId="77777777" w:rsidR="00BE1CCF" w:rsidRDefault="00BE1CCF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</w:p>
          <w:p w14:paraId="161CEFA3" w14:textId="77777777" w:rsidR="00BE1CCF" w:rsidRDefault="00BE1CCF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</w:p>
          <w:p w14:paraId="2F2E06C9" w14:textId="77777777" w:rsidR="00BE1CCF" w:rsidRPr="001B7309" w:rsidRDefault="00BE1CCF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</w:pPr>
            <w:r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>*</w:t>
            </w:r>
            <w:r w:rsidRPr="001B7309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>wpisać liczbę godzin</w:t>
            </w:r>
          </w:p>
          <w:p w14:paraId="6F683952" w14:textId="06EE186B" w:rsidR="001B7309" w:rsidRPr="00172CB6" w:rsidRDefault="001B7309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  <w:r w:rsidRPr="001B7309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>**wpisać liczbę osób</w:t>
            </w:r>
          </w:p>
        </w:tc>
        <w:tc>
          <w:tcPr>
            <w:tcW w:w="58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0C6BF69A" w14:textId="77777777" w:rsidR="00D11028" w:rsidRPr="00172CB6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</w:p>
          <w:p w14:paraId="24E03682" w14:textId="77777777" w:rsidR="00D11028" w:rsidRPr="00DC4821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jc w:val="left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  <w:r w:rsidRPr="00DC4821"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>cena brutto całość ……………………………………………… zł</w:t>
            </w:r>
          </w:p>
          <w:p w14:paraId="4897D46B" w14:textId="77777777" w:rsidR="00D11028" w:rsidRPr="00DC4821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</w:p>
          <w:p w14:paraId="03BCF9BF" w14:textId="77777777" w:rsidR="00D11028" w:rsidRPr="00DC4821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  <w:r w:rsidRPr="00DC4821"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>słownie: …………………………………………………………. zł</w:t>
            </w:r>
          </w:p>
          <w:p w14:paraId="03C5C4F2" w14:textId="77777777" w:rsidR="00D11028" w:rsidRPr="00DC4821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</w:p>
          <w:p w14:paraId="55212000" w14:textId="77777777" w:rsidR="00D11028" w:rsidRPr="00DC4821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jc w:val="left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  <w:r w:rsidRPr="00DC4821"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>w tym podatek VAT: …… % w wysokości ….…..…………… zł</w:t>
            </w:r>
          </w:p>
          <w:p w14:paraId="72D580A8" w14:textId="77777777" w:rsidR="00D11028" w:rsidRPr="00DC4821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</w:p>
          <w:p w14:paraId="03B59303" w14:textId="77777777" w:rsidR="00D11028" w:rsidRPr="00DC4821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jc w:val="left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  <w:r w:rsidRPr="00DC4821"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>wartość brutto za jedną osobę     = ……………………………..zł</w:t>
            </w:r>
          </w:p>
          <w:p w14:paraId="67D595CE" w14:textId="77777777" w:rsidR="00D11028" w:rsidRPr="00DC4821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</w:p>
          <w:p w14:paraId="07E0F720" w14:textId="77777777" w:rsidR="00D11028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  <w:r w:rsidRPr="00DC4821"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>słownie: …………………………………………………………..zł</w:t>
            </w:r>
          </w:p>
          <w:p w14:paraId="5C7540B1" w14:textId="77777777" w:rsidR="00D11028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</w:p>
          <w:p w14:paraId="193FBDBD" w14:textId="77777777" w:rsidR="00D11028" w:rsidRPr="00172CB6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</w:p>
        </w:tc>
      </w:tr>
      <w:tr w:rsidR="00D11028" w:rsidRPr="00172CB6" w14:paraId="0386ED33" w14:textId="77777777" w:rsidTr="00766665">
        <w:trPr>
          <w:trHeight w:val="1120"/>
        </w:trPr>
        <w:tc>
          <w:tcPr>
            <w:tcW w:w="3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2F2F2"/>
            <w:vAlign w:val="center"/>
          </w:tcPr>
          <w:p w14:paraId="02EF21F9" w14:textId="28E49174" w:rsidR="00BE1CCF" w:rsidRDefault="00BE1CCF" w:rsidP="00BE1CCF">
            <w:p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</w:pPr>
            <w:r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Oferuję wykonanie powyższych części przedmiotu zamówienia </w:t>
            </w:r>
            <w:r w:rsidR="005D248E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 ……………………………..**</w:t>
            </w:r>
            <w:r w:rsidR="001B7309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>*</w:t>
            </w:r>
            <w:r w:rsidR="005D248E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 oraz część 7</w:t>
            </w:r>
          </w:p>
          <w:p w14:paraId="721E06A4" w14:textId="77777777" w:rsidR="00D11028" w:rsidRDefault="00D11028" w:rsidP="00BE1CCF">
            <w:p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</w:pPr>
            <w:r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>RAZEM</w:t>
            </w:r>
          </w:p>
          <w:p w14:paraId="478A5F83" w14:textId="77777777" w:rsidR="005D248E" w:rsidRDefault="005D248E" w:rsidP="00BE1CCF">
            <w:p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</w:pPr>
          </w:p>
          <w:p w14:paraId="7D63AE96" w14:textId="77777777" w:rsidR="005D248E" w:rsidRDefault="005D248E" w:rsidP="00BE1CCF">
            <w:p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</w:pPr>
          </w:p>
          <w:p w14:paraId="16B85BA9" w14:textId="77777777" w:rsidR="005D248E" w:rsidRDefault="005D248E" w:rsidP="00BE1CCF">
            <w:p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</w:pPr>
          </w:p>
          <w:p w14:paraId="74215A0F" w14:textId="77777777" w:rsidR="005D248E" w:rsidRDefault="005D248E" w:rsidP="00BE1CCF">
            <w:p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</w:pPr>
          </w:p>
          <w:p w14:paraId="21FCA17D" w14:textId="18BB6616" w:rsidR="005D248E" w:rsidRPr="005D248E" w:rsidRDefault="005D248E" w:rsidP="005D248E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</w:pPr>
            <w:r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>**</w:t>
            </w:r>
            <w:r w:rsidR="001B7309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>*w</w:t>
            </w:r>
            <w:r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>pisać nr szkoleń</w:t>
            </w:r>
          </w:p>
        </w:tc>
        <w:tc>
          <w:tcPr>
            <w:tcW w:w="58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73CC0B0E" w14:textId="77777777" w:rsidR="00D11028" w:rsidRPr="00E31132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jc w:val="left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  <w:r w:rsidRPr="00E31132"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>cena brutto całość ……………………………………………… zł</w:t>
            </w:r>
          </w:p>
          <w:p w14:paraId="75D0FF56" w14:textId="77777777" w:rsidR="00D11028" w:rsidRPr="00E31132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</w:p>
          <w:p w14:paraId="6DE06BC4" w14:textId="77777777" w:rsidR="00D11028" w:rsidRPr="00E31132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  <w:r w:rsidRPr="00E31132"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>słownie: …………………………………………………………. zł</w:t>
            </w:r>
          </w:p>
          <w:p w14:paraId="55934333" w14:textId="77777777" w:rsidR="00D11028" w:rsidRPr="00E31132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</w:p>
          <w:p w14:paraId="0D85E541" w14:textId="77777777" w:rsidR="00D11028" w:rsidRPr="00E31132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jc w:val="left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  <w:r w:rsidRPr="00E31132"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>w tym podatek VAT: …… % w wysokości ….…..…………… zł</w:t>
            </w:r>
          </w:p>
          <w:p w14:paraId="64B8AD67" w14:textId="77777777" w:rsidR="00D11028" w:rsidRPr="00E31132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</w:p>
          <w:p w14:paraId="1BE12A80" w14:textId="77777777" w:rsidR="00D11028" w:rsidRPr="00E31132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jc w:val="left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  <w:r w:rsidRPr="00E31132"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>wartość brutto za jedną osobę     = ……………………………..zł</w:t>
            </w:r>
          </w:p>
          <w:p w14:paraId="2828416D" w14:textId="77777777" w:rsidR="00D11028" w:rsidRPr="00E31132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</w:p>
          <w:p w14:paraId="2B62ACAB" w14:textId="77777777" w:rsidR="00D11028" w:rsidRPr="00172CB6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  <w:r w:rsidRPr="00E31132"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>słownie: …………………………………………………………..zł</w:t>
            </w:r>
          </w:p>
        </w:tc>
      </w:tr>
      <w:bookmarkEnd w:id="1"/>
    </w:tbl>
    <w:p w14:paraId="6A465F2B" w14:textId="77777777" w:rsidR="00265CCF" w:rsidRDefault="00265CCF" w:rsidP="00265CCF">
      <w:pPr>
        <w:tabs>
          <w:tab w:val="left" w:pos="0"/>
        </w:tabs>
        <w:spacing w:after="0" w:line="276" w:lineRule="auto"/>
        <w:ind w:left="0" w:firstLine="0"/>
        <w:rPr>
          <w:rFonts w:ascii="Times New Roman" w:eastAsia="Calibri" w:hAnsi="Times New Roman" w:cs="Times New Roman"/>
          <w:b/>
          <w:color w:val="auto"/>
          <w:sz w:val="22"/>
          <w:lang w:eastAsia="en-US"/>
        </w:rPr>
      </w:pPr>
    </w:p>
    <w:p w14:paraId="39AFFAD3" w14:textId="77777777" w:rsidR="00644C2B" w:rsidRDefault="00644C2B" w:rsidP="00265CCF">
      <w:pPr>
        <w:tabs>
          <w:tab w:val="left" w:pos="0"/>
        </w:tabs>
        <w:spacing w:after="0" w:line="276" w:lineRule="auto"/>
        <w:ind w:left="0" w:firstLine="0"/>
        <w:rPr>
          <w:rFonts w:ascii="Times New Roman" w:eastAsia="Calibri" w:hAnsi="Times New Roman" w:cs="Times New Roman"/>
          <w:b/>
          <w:color w:val="auto"/>
          <w:sz w:val="22"/>
          <w:lang w:eastAsia="en-US"/>
        </w:rPr>
      </w:pPr>
    </w:p>
    <w:p w14:paraId="5019BDDA" w14:textId="77777777" w:rsidR="00644C2B" w:rsidRDefault="00644C2B" w:rsidP="00265CCF">
      <w:pPr>
        <w:tabs>
          <w:tab w:val="left" w:pos="0"/>
        </w:tabs>
        <w:spacing w:after="0" w:line="276" w:lineRule="auto"/>
        <w:ind w:left="0" w:firstLine="0"/>
        <w:rPr>
          <w:rFonts w:ascii="Times New Roman" w:eastAsia="Calibri" w:hAnsi="Times New Roman" w:cs="Times New Roman"/>
          <w:b/>
          <w:color w:val="auto"/>
          <w:sz w:val="22"/>
          <w:lang w:eastAsia="en-US"/>
        </w:rPr>
      </w:pPr>
    </w:p>
    <w:p w14:paraId="23E8C2E2" w14:textId="77777777" w:rsidR="00644C2B" w:rsidRDefault="00644C2B" w:rsidP="00265CCF">
      <w:pPr>
        <w:tabs>
          <w:tab w:val="left" w:pos="0"/>
        </w:tabs>
        <w:spacing w:after="0" w:line="276" w:lineRule="auto"/>
        <w:ind w:left="0" w:firstLine="0"/>
        <w:rPr>
          <w:rFonts w:ascii="Times New Roman" w:eastAsia="Calibri" w:hAnsi="Times New Roman" w:cs="Times New Roman"/>
          <w:b/>
          <w:color w:val="auto"/>
          <w:sz w:val="22"/>
          <w:lang w:eastAsia="en-US"/>
        </w:rPr>
      </w:pPr>
    </w:p>
    <w:p w14:paraId="28BDE3D1" w14:textId="77777777" w:rsidR="00265CCF" w:rsidRDefault="00265CCF" w:rsidP="00265CCF">
      <w:pPr>
        <w:tabs>
          <w:tab w:val="left" w:pos="0"/>
        </w:tabs>
        <w:spacing w:after="0" w:line="276" w:lineRule="auto"/>
        <w:ind w:left="0" w:firstLine="0"/>
        <w:rPr>
          <w:rFonts w:ascii="Times New Roman" w:eastAsia="Calibri" w:hAnsi="Times New Roman" w:cs="Times New Roman"/>
          <w:b/>
          <w:color w:val="auto"/>
          <w:sz w:val="22"/>
          <w:lang w:eastAsia="en-US"/>
        </w:rPr>
      </w:pPr>
    </w:p>
    <w:p w14:paraId="17D991AF" w14:textId="77777777" w:rsidR="00265CCF" w:rsidRPr="00172CB6" w:rsidRDefault="00265CCF" w:rsidP="00265CCF">
      <w:pPr>
        <w:spacing w:after="200" w:line="276" w:lineRule="auto"/>
        <w:ind w:left="0" w:firstLine="0"/>
        <w:jc w:val="center"/>
        <w:rPr>
          <w:rFonts w:ascii="Times New Roman" w:eastAsia="Calibri" w:hAnsi="Times New Roman" w:cs="Times New Roman"/>
          <w:b/>
          <w:color w:val="auto"/>
          <w:sz w:val="21"/>
          <w:szCs w:val="21"/>
          <w:u w:val="single"/>
          <w:lang w:eastAsia="en-US"/>
        </w:rPr>
      </w:pPr>
      <w:r w:rsidRPr="00172CB6">
        <w:rPr>
          <w:rFonts w:ascii="Times New Roman" w:eastAsia="Calibri" w:hAnsi="Times New Roman" w:cs="Times New Roman"/>
          <w:b/>
          <w:color w:val="auto"/>
          <w:sz w:val="21"/>
          <w:szCs w:val="21"/>
          <w:u w:val="single"/>
          <w:lang w:eastAsia="en-US"/>
        </w:rPr>
        <w:lastRenderedPageBreak/>
        <w:t>OŚWIADCZENIA OFERENTA:</w:t>
      </w:r>
    </w:p>
    <w:p w14:paraId="10B6A85D" w14:textId="1893A196" w:rsidR="00265CCF" w:rsidRPr="00DC4821" w:rsidRDefault="00265CCF" w:rsidP="00265CCF">
      <w:pPr>
        <w:pStyle w:val="Akapitzlist"/>
        <w:numPr>
          <w:ilvl w:val="0"/>
          <w:numId w:val="2"/>
        </w:numPr>
        <w:spacing w:after="0" w:line="240" w:lineRule="auto"/>
        <w:rPr>
          <w:rFonts w:ascii="Times New Roman" w:eastAsia="Calibri" w:hAnsi="Times New Roman" w:cs="Times New Roman"/>
          <w:bCs/>
          <w:color w:val="auto"/>
          <w:szCs w:val="20"/>
          <w:lang w:eastAsia="en-US"/>
        </w:rPr>
      </w:pPr>
      <w:r w:rsidRPr="00DC4821">
        <w:rPr>
          <w:rFonts w:ascii="Times New Roman" w:eastAsia="Calibri" w:hAnsi="Times New Roman" w:cs="Times New Roman"/>
          <w:bCs/>
          <w:color w:val="auto"/>
          <w:szCs w:val="20"/>
          <w:lang w:eastAsia="en-US"/>
        </w:rPr>
        <w:t xml:space="preserve">Oświadczam, iż zapoznałem/am się z treścią Zapytania ofertowego </w:t>
      </w:r>
      <w:r w:rsidRPr="001B7309">
        <w:rPr>
          <w:rFonts w:ascii="Times New Roman" w:eastAsia="Calibri" w:hAnsi="Times New Roman" w:cs="Times New Roman"/>
          <w:bCs/>
          <w:color w:val="auto"/>
          <w:szCs w:val="20"/>
          <w:lang w:eastAsia="en-US"/>
        </w:rPr>
        <w:t xml:space="preserve">nr </w:t>
      </w:r>
      <w:r w:rsidR="001B7309" w:rsidRPr="001B7309">
        <w:rPr>
          <w:rFonts w:ascii="Times New Roman" w:eastAsia="Times New Roman" w:hAnsi="Times New Roman" w:cs="Times New Roman"/>
          <w:bCs/>
          <w:color w:val="auto"/>
          <w:szCs w:val="20"/>
          <w:lang w:eastAsia="en-US"/>
        </w:rPr>
        <w:t>EFS/BIUR/01/2026/</w:t>
      </w:r>
      <w:r w:rsidR="003711B1">
        <w:rPr>
          <w:rFonts w:ascii="Times New Roman" w:eastAsia="Times New Roman" w:hAnsi="Times New Roman" w:cs="Times New Roman"/>
          <w:bCs/>
          <w:color w:val="auto"/>
          <w:szCs w:val="20"/>
          <w:lang w:eastAsia="en-US"/>
        </w:rPr>
        <w:t>SZKOL</w:t>
      </w:r>
      <w:r w:rsidR="001B7309" w:rsidRPr="00DC4821">
        <w:rPr>
          <w:rFonts w:ascii="Times New Roman" w:eastAsia="Calibri" w:hAnsi="Times New Roman" w:cs="Times New Roman"/>
          <w:bCs/>
          <w:color w:val="auto"/>
          <w:szCs w:val="20"/>
          <w:lang w:eastAsia="en-US"/>
        </w:rPr>
        <w:t xml:space="preserve"> </w:t>
      </w:r>
      <w:r w:rsidRPr="00DC4821">
        <w:rPr>
          <w:rFonts w:ascii="Times New Roman" w:eastAsia="Calibri" w:hAnsi="Times New Roman" w:cs="Times New Roman"/>
          <w:bCs/>
          <w:color w:val="auto"/>
          <w:szCs w:val="20"/>
          <w:lang w:eastAsia="en-US"/>
        </w:rPr>
        <w:t>i wyrażam zgodę na stosowanie jego zapisów.</w:t>
      </w:r>
    </w:p>
    <w:p w14:paraId="4A65BDB1" w14:textId="60303B2F" w:rsidR="00265CCF" w:rsidRPr="00DC4821" w:rsidRDefault="00265CCF" w:rsidP="00265CCF">
      <w:pPr>
        <w:pStyle w:val="Akapitzlist"/>
        <w:numPr>
          <w:ilvl w:val="0"/>
          <w:numId w:val="2"/>
        </w:numPr>
        <w:spacing w:after="0" w:line="240" w:lineRule="auto"/>
        <w:rPr>
          <w:rFonts w:ascii="Times New Roman" w:eastAsia="Calibri" w:hAnsi="Times New Roman" w:cs="Times New Roman"/>
          <w:bCs/>
          <w:color w:val="auto"/>
          <w:szCs w:val="20"/>
          <w:lang w:eastAsia="en-US"/>
        </w:rPr>
      </w:pPr>
      <w:r w:rsidRPr="00DC4821">
        <w:rPr>
          <w:rFonts w:ascii="Times New Roman" w:eastAsia="Calibri" w:hAnsi="Times New Roman" w:cs="Times New Roman"/>
          <w:bCs/>
          <w:color w:val="auto"/>
          <w:szCs w:val="20"/>
          <w:lang w:eastAsia="en-US"/>
        </w:rPr>
        <w:t xml:space="preserve">Oświadczam, iż nie podlegam przesłankom, o których mowa w art. 108 ustawy Prawo zamówień publicznych z dnia 11 września </w:t>
      </w:r>
      <w:r w:rsidRPr="005A25EE">
        <w:rPr>
          <w:rFonts w:ascii="Times New Roman" w:eastAsia="Calibri" w:hAnsi="Times New Roman" w:cs="Times New Roman"/>
          <w:bCs/>
          <w:color w:val="auto"/>
          <w:szCs w:val="20"/>
          <w:lang w:eastAsia="en-US"/>
        </w:rPr>
        <w:t>2019 r. (t.j. Dz. U 20</w:t>
      </w:r>
      <w:r w:rsidR="00C379F5" w:rsidRPr="005A25EE">
        <w:rPr>
          <w:rFonts w:ascii="Times New Roman" w:eastAsia="Calibri" w:hAnsi="Times New Roman" w:cs="Times New Roman"/>
          <w:bCs/>
          <w:color w:val="auto"/>
          <w:szCs w:val="20"/>
          <w:lang w:eastAsia="en-US"/>
        </w:rPr>
        <w:t>24</w:t>
      </w:r>
      <w:r w:rsidRPr="005A25EE">
        <w:rPr>
          <w:rFonts w:ascii="Times New Roman" w:eastAsia="Calibri" w:hAnsi="Times New Roman" w:cs="Times New Roman"/>
          <w:bCs/>
          <w:color w:val="auto"/>
          <w:szCs w:val="20"/>
          <w:lang w:eastAsia="en-US"/>
        </w:rPr>
        <w:t xml:space="preserve"> poz. 1</w:t>
      </w:r>
      <w:r w:rsidR="00C379F5" w:rsidRPr="005A25EE">
        <w:rPr>
          <w:rFonts w:ascii="Times New Roman" w:eastAsia="Calibri" w:hAnsi="Times New Roman" w:cs="Times New Roman"/>
          <w:bCs/>
          <w:color w:val="auto"/>
          <w:szCs w:val="20"/>
          <w:lang w:eastAsia="en-US"/>
        </w:rPr>
        <w:t>320</w:t>
      </w:r>
      <w:r w:rsidRPr="005A25EE">
        <w:rPr>
          <w:rFonts w:ascii="Times New Roman" w:eastAsia="Calibri" w:hAnsi="Times New Roman" w:cs="Times New Roman"/>
          <w:bCs/>
          <w:color w:val="auto"/>
          <w:szCs w:val="20"/>
          <w:lang w:eastAsia="en-US"/>
        </w:rPr>
        <w:t>).</w:t>
      </w:r>
    </w:p>
    <w:p w14:paraId="3C2B1B33" w14:textId="77777777" w:rsidR="00265CCF" w:rsidRPr="00DC4821" w:rsidRDefault="00265CCF" w:rsidP="00265CCF">
      <w:pPr>
        <w:pStyle w:val="Akapitzlist"/>
        <w:numPr>
          <w:ilvl w:val="0"/>
          <w:numId w:val="2"/>
        </w:numPr>
        <w:spacing w:after="0" w:line="240" w:lineRule="auto"/>
        <w:rPr>
          <w:rFonts w:ascii="Times New Roman" w:eastAsia="Calibri" w:hAnsi="Times New Roman" w:cs="Times New Roman"/>
          <w:bCs/>
          <w:color w:val="auto"/>
          <w:szCs w:val="20"/>
          <w:lang w:eastAsia="en-US"/>
        </w:rPr>
      </w:pPr>
      <w:r w:rsidRPr="00DC4821">
        <w:rPr>
          <w:rFonts w:ascii="Times New Roman" w:eastAsia="Calibri" w:hAnsi="Times New Roman" w:cs="Times New Roman"/>
          <w:bCs/>
          <w:color w:val="auto"/>
          <w:szCs w:val="20"/>
          <w:lang w:eastAsia="en-US"/>
        </w:rPr>
        <w:t xml:space="preserve">Oświadczam, że posiadam potencjał ekonomiczny i finansowy oraz techniczny niezbędny do realizacji przedmiotu zamówienia, którego dotyczy składana przeze mnie oferta.  </w:t>
      </w:r>
    </w:p>
    <w:p w14:paraId="5CBF3C95" w14:textId="77777777" w:rsidR="00265CCF" w:rsidRPr="00DC4821" w:rsidRDefault="00265CCF" w:rsidP="00265CCF">
      <w:pPr>
        <w:pStyle w:val="Akapitzlist"/>
        <w:numPr>
          <w:ilvl w:val="0"/>
          <w:numId w:val="2"/>
        </w:numPr>
        <w:spacing w:after="0" w:line="240" w:lineRule="auto"/>
        <w:rPr>
          <w:rFonts w:ascii="Times New Roman" w:eastAsia="Calibri" w:hAnsi="Times New Roman" w:cs="Times New Roman"/>
          <w:bCs/>
          <w:color w:val="auto"/>
          <w:szCs w:val="20"/>
          <w:lang w:eastAsia="en-US"/>
        </w:rPr>
      </w:pPr>
      <w:r w:rsidRPr="00DC4821">
        <w:rPr>
          <w:rFonts w:ascii="Times New Roman" w:eastAsia="Calibri" w:hAnsi="Times New Roman" w:cs="Times New Roman"/>
          <w:bCs/>
          <w:color w:val="auto"/>
          <w:szCs w:val="20"/>
          <w:lang w:eastAsia="en-US"/>
        </w:rPr>
        <w:t xml:space="preserve">Oświadczam, że podana przeze mnie cena brutto obejmuje wszystkie koszty związane z realizacją przedmiotu zamówienia.  </w:t>
      </w:r>
    </w:p>
    <w:p w14:paraId="2F83FDCA" w14:textId="77777777" w:rsidR="00265CCF" w:rsidRPr="00DC4821" w:rsidRDefault="00265CCF" w:rsidP="00265CCF">
      <w:pPr>
        <w:pStyle w:val="Akapitzlist"/>
        <w:numPr>
          <w:ilvl w:val="0"/>
          <w:numId w:val="2"/>
        </w:numPr>
        <w:spacing w:after="0" w:line="240" w:lineRule="auto"/>
        <w:rPr>
          <w:rFonts w:ascii="Times New Roman" w:eastAsia="Calibri" w:hAnsi="Times New Roman" w:cs="Times New Roman"/>
          <w:bCs/>
          <w:color w:val="auto"/>
          <w:szCs w:val="20"/>
          <w:lang w:eastAsia="en-US"/>
        </w:rPr>
      </w:pPr>
      <w:r w:rsidRPr="00DC4821">
        <w:rPr>
          <w:rFonts w:ascii="Times New Roman" w:eastAsia="Calibri" w:hAnsi="Times New Roman" w:cs="Times New Roman"/>
          <w:bCs/>
          <w:color w:val="auto"/>
          <w:szCs w:val="20"/>
          <w:lang w:eastAsia="en-US"/>
        </w:rPr>
        <w:t>Oświadczam, że uzyskałem/am od Zamawiającego wszelkie informacje niezbędne do rzetelnego sporządzania niniejszej oferty.</w:t>
      </w:r>
    </w:p>
    <w:p w14:paraId="75AC0A2B" w14:textId="77777777" w:rsidR="00265CCF" w:rsidRPr="00DC4821" w:rsidRDefault="00265CCF" w:rsidP="00265CCF">
      <w:pPr>
        <w:pStyle w:val="Akapitzlist"/>
        <w:numPr>
          <w:ilvl w:val="0"/>
          <w:numId w:val="2"/>
        </w:numPr>
        <w:spacing w:after="0" w:line="240" w:lineRule="auto"/>
        <w:rPr>
          <w:rFonts w:ascii="Times New Roman" w:eastAsia="Calibri" w:hAnsi="Times New Roman" w:cs="Times New Roman"/>
          <w:bCs/>
          <w:color w:val="auto"/>
          <w:szCs w:val="20"/>
          <w:lang w:eastAsia="en-US"/>
        </w:rPr>
      </w:pPr>
      <w:r w:rsidRPr="00DC4821">
        <w:rPr>
          <w:rFonts w:ascii="Times New Roman" w:eastAsia="Calibri" w:hAnsi="Times New Roman" w:cs="Times New Roman"/>
          <w:bCs/>
          <w:color w:val="auto"/>
          <w:szCs w:val="20"/>
          <w:lang w:eastAsia="en-US"/>
        </w:rPr>
        <w:t>Złożona przeze mnie oferta jest dla mnie wiążąca przez okres nie krótszy niż 30 dni liczonych od momentu zakończenia naboru ofert.</w:t>
      </w:r>
    </w:p>
    <w:p w14:paraId="640F0104" w14:textId="77777777" w:rsidR="00265CCF" w:rsidRPr="00DC4821" w:rsidRDefault="00265CCF" w:rsidP="00265CCF">
      <w:pPr>
        <w:pStyle w:val="Akapitzlist"/>
        <w:numPr>
          <w:ilvl w:val="0"/>
          <w:numId w:val="2"/>
        </w:numPr>
        <w:tabs>
          <w:tab w:val="num" w:pos="852"/>
        </w:tabs>
        <w:spacing w:after="0" w:line="240" w:lineRule="auto"/>
        <w:rPr>
          <w:rFonts w:ascii="Times New Roman" w:eastAsia="Calibri" w:hAnsi="Times New Roman" w:cs="Times New Roman"/>
          <w:bCs/>
          <w:color w:val="auto"/>
          <w:szCs w:val="20"/>
          <w:lang w:eastAsia="en-US"/>
        </w:rPr>
      </w:pPr>
      <w:r w:rsidRPr="00DC4821">
        <w:rPr>
          <w:rFonts w:ascii="Times New Roman" w:eastAsia="Calibri" w:hAnsi="Times New Roman" w:cs="Times New Roman"/>
          <w:bCs/>
          <w:color w:val="auto"/>
          <w:szCs w:val="20"/>
          <w:lang w:eastAsia="en-US"/>
        </w:rPr>
        <w:t xml:space="preserve">Oświadczam, że zobowiązuje się w przypadku wyboru mojej oferty do zawarcia umowy na warunkach, w miejscu i terminie określonych przez Zamawiającego. </w:t>
      </w:r>
    </w:p>
    <w:p w14:paraId="2EA6D7C9" w14:textId="77777777" w:rsidR="00265CCF" w:rsidRDefault="00265CCF" w:rsidP="00265CCF">
      <w:pPr>
        <w:pStyle w:val="Akapitzlist"/>
        <w:numPr>
          <w:ilvl w:val="0"/>
          <w:numId w:val="2"/>
        </w:numPr>
        <w:tabs>
          <w:tab w:val="num" w:pos="852"/>
        </w:tabs>
        <w:spacing w:after="0" w:line="240" w:lineRule="auto"/>
        <w:rPr>
          <w:rFonts w:ascii="Times New Roman" w:eastAsia="Calibri" w:hAnsi="Times New Roman" w:cs="Times New Roman"/>
          <w:bCs/>
          <w:color w:val="auto"/>
          <w:szCs w:val="20"/>
          <w:lang w:eastAsia="en-US"/>
        </w:rPr>
      </w:pPr>
      <w:r w:rsidRPr="00DC4821">
        <w:rPr>
          <w:rFonts w:ascii="Times New Roman" w:eastAsia="Calibri" w:hAnsi="Times New Roman" w:cs="Times New Roman"/>
          <w:bCs/>
          <w:color w:val="auto"/>
          <w:szCs w:val="20"/>
          <w:lang w:eastAsia="en-US"/>
        </w:rPr>
        <w:t>Pod groźbą odpowiedzialności karnej oświadczam/oświadczamy*, że załączone do oferty dokumenty opisują stan faktyczny i prawny, aktualny na dzień złożenia ofert (art. 297 k.k.)</w:t>
      </w:r>
    </w:p>
    <w:p w14:paraId="51B111FC" w14:textId="77777777" w:rsidR="00265CCF" w:rsidRPr="00DC4821" w:rsidRDefault="00265CCF" w:rsidP="00265CCF">
      <w:pPr>
        <w:pStyle w:val="Akapitzlist"/>
        <w:numPr>
          <w:ilvl w:val="0"/>
          <w:numId w:val="2"/>
        </w:numPr>
        <w:tabs>
          <w:tab w:val="num" w:pos="852"/>
        </w:tabs>
        <w:spacing w:after="0" w:line="240" w:lineRule="auto"/>
        <w:rPr>
          <w:rFonts w:ascii="Times New Roman" w:eastAsia="Calibri" w:hAnsi="Times New Roman" w:cs="Times New Roman"/>
          <w:bCs/>
          <w:color w:val="auto"/>
          <w:szCs w:val="20"/>
          <w:lang w:eastAsia="en-US"/>
        </w:rPr>
      </w:pPr>
      <w:r w:rsidRPr="00DC4821">
        <w:rPr>
          <w:rFonts w:ascii="Times New Roman" w:eastAsia="Calibri" w:hAnsi="Times New Roman" w:cs="Times New Roman"/>
          <w:b/>
          <w:bCs/>
          <w:color w:val="auto"/>
          <w:sz w:val="21"/>
          <w:szCs w:val="21"/>
          <w:lang w:eastAsia="en-US"/>
        </w:rPr>
        <w:t>W sprawach związanych z niniejszym postępowaniem należy kontaktować się z :</w:t>
      </w:r>
    </w:p>
    <w:p w14:paraId="110BD3D4" w14:textId="77777777" w:rsidR="00265CCF" w:rsidRPr="00E5720B" w:rsidRDefault="00265CCF" w:rsidP="00265CCF">
      <w:pPr>
        <w:tabs>
          <w:tab w:val="left" w:pos="0"/>
        </w:tabs>
        <w:spacing w:after="120" w:line="360" w:lineRule="auto"/>
        <w:ind w:left="720" w:firstLine="0"/>
        <w:rPr>
          <w:rFonts w:ascii="Times New Roman" w:eastAsia="Calibri" w:hAnsi="Times New Roman" w:cs="Times New Roman"/>
          <w:color w:val="auto"/>
          <w:sz w:val="21"/>
          <w:szCs w:val="21"/>
          <w:lang w:eastAsia="en-US"/>
        </w:rPr>
      </w:pPr>
      <w:r w:rsidRPr="00E5720B">
        <w:rPr>
          <w:rFonts w:ascii="Times New Roman" w:eastAsia="Calibri" w:hAnsi="Times New Roman" w:cs="Times New Roman"/>
          <w:b/>
          <w:color w:val="auto"/>
          <w:sz w:val="21"/>
          <w:szCs w:val="21"/>
          <w:lang w:eastAsia="en-US"/>
        </w:rPr>
        <w:t>Imię i nazwisko:</w:t>
      </w:r>
      <w:r w:rsidRPr="00E5720B">
        <w:rPr>
          <w:rFonts w:ascii="Times New Roman" w:eastAsia="Calibri" w:hAnsi="Times New Roman" w:cs="Times New Roman"/>
          <w:color w:val="auto"/>
          <w:sz w:val="21"/>
          <w:szCs w:val="21"/>
          <w:lang w:eastAsia="en-US"/>
        </w:rPr>
        <w:t xml:space="preserve"> ……………………………………………..</w:t>
      </w:r>
    </w:p>
    <w:p w14:paraId="0DCA3958" w14:textId="77777777" w:rsidR="00265CCF" w:rsidRPr="00E5720B" w:rsidRDefault="00265CCF" w:rsidP="00265CCF">
      <w:pPr>
        <w:tabs>
          <w:tab w:val="left" w:pos="0"/>
        </w:tabs>
        <w:spacing w:after="0" w:line="360" w:lineRule="auto"/>
        <w:ind w:left="720" w:firstLine="0"/>
        <w:jc w:val="left"/>
        <w:rPr>
          <w:rFonts w:ascii="Times New Roman" w:eastAsia="Calibri" w:hAnsi="Times New Roman" w:cs="Times New Roman"/>
          <w:color w:val="auto"/>
          <w:sz w:val="21"/>
          <w:szCs w:val="21"/>
          <w:lang w:eastAsia="en-US"/>
        </w:rPr>
      </w:pPr>
      <w:r w:rsidRPr="00E5720B">
        <w:rPr>
          <w:rFonts w:ascii="Times New Roman" w:eastAsia="Calibri" w:hAnsi="Times New Roman" w:cs="Times New Roman"/>
          <w:b/>
          <w:color w:val="auto"/>
          <w:sz w:val="21"/>
          <w:szCs w:val="21"/>
          <w:lang w:eastAsia="en-US"/>
        </w:rPr>
        <w:t>Telefon:</w:t>
      </w:r>
      <w:r w:rsidRPr="00E5720B">
        <w:rPr>
          <w:rFonts w:ascii="Times New Roman" w:eastAsia="Calibri" w:hAnsi="Times New Roman" w:cs="Times New Roman"/>
          <w:color w:val="auto"/>
          <w:sz w:val="21"/>
          <w:szCs w:val="21"/>
          <w:lang w:eastAsia="en-US"/>
        </w:rPr>
        <w:t xml:space="preserve"> ……………………………</w:t>
      </w:r>
      <w:r w:rsidRPr="00E5720B">
        <w:rPr>
          <w:rFonts w:ascii="Times New Roman" w:eastAsia="Calibri" w:hAnsi="Times New Roman" w:cs="Times New Roman"/>
          <w:b/>
          <w:color w:val="auto"/>
          <w:sz w:val="21"/>
          <w:szCs w:val="21"/>
          <w:lang w:eastAsia="en-US"/>
        </w:rPr>
        <w:t xml:space="preserve"> E-mail:</w:t>
      </w:r>
      <w:r w:rsidRPr="00E5720B">
        <w:rPr>
          <w:rFonts w:ascii="Times New Roman" w:eastAsia="Calibri" w:hAnsi="Times New Roman" w:cs="Times New Roman"/>
          <w:color w:val="auto"/>
          <w:sz w:val="21"/>
          <w:szCs w:val="21"/>
          <w:lang w:eastAsia="en-US"/>
        </w:rPr>
        <w:t xml:space="preserve"> ……………………………….. </w:t>
      </w:r>
    </w:p>
    <w:p w14:paraId="2206A9D4" w14:textId="77777777" w:rsidR="00265CCF" w:rsidRPr="00E5720B" w:rsidRDefault="00265CCF" w:rsidP="00265CCF">
      <w:pPr>
        <w:pStyle w:val="Akapitzlist"/>
        <w:numPr>
          <w:ilvl w:val="0"/>
          <w:numId w:val="1"/>
        </w:numPr>
        <w:tabs>
          <w:tab w:val="left" w:pos="0"/>
        </w:tabs>
        <w:spacing w:after="0" w:line="276" w:lineRule="auto"/>
        <w:jc w:val="left"/>
        <w:rPr>
          <w:rFonts w:ascii="Times New Roman" w:eastAsia="Calibri" w:hAnsi="Times New Roman" w:cs="Times New Roman"/>
          <w:color w:val="auto"/>
          <w:sz w:val="21"/>
          <w:szCs w:val="21"/>
          <w:lang w:eastAsia="en-US"/>
        </w:rPr>
      </w:pPr>
      <w:r w:rsidRPr="00E5720B">
        <w:rPr>
          <w:rFonts w:ascii="Times New Roman" w:eastAsia="Calibri" w:hAnsi="Times New Roman" w:cs="Times New Roman"/>
          <w:color w:val="auto"/>
          <w:sz w:val="21"/>
          <w:szCs w:val="21"/>
          <w:lang w:eastAsia="en-US"/>
        </w:rPr>
        <w:t>Zgodnie z art.6 ust.1 lit. b ogólnego rozporządzenia o ochronie danych osobowych z dnia 27 kwietnia 2016 r. (Dz. Urz. UE L 119 z 04.05.2016) wyrażam zgodę na przetwarzanie moich danych osobowych dla potrzeb realizacji zapytania.</w:t>
      </w:r>
    </w:p>
    <w:p w14:paraId="74AE0114" w14:textId="77777777" w:rsidR="00265CCF" w:rsidRPr="00E5720B" w:rsidRDefault="00265CCF" w:rsidP="00265CCF">
      <w:pPr>
        <w:tabs>
          <w:tab w:val="left" w:pos="0"/>
        </w:tabs>
        <w:spacing w:after="120" w:line="360" w:lineRule="auto"/>
        <w:ind w:left="0" w:firstLine="0"/>
        <w:jc w:val="left"/>
        <w:rPr>
          <w:rFonts w:ascii="Times New Roman" w:eastAsia="Calibri" w:hAnsi="Times New Roman" w:cs="Times New Roman"/>
          <w:color w:val="auto"/>
          <w:sz w:val="16"/>
          <w:szCs w:val="16"/>
          <w:lang w:eastAsia="en-US"/>
        </w:rPr>
      </w:pPr>
    </w:p>
    <w:p w14:paraId="526C5F04" w14:textId="77777777" w:rsidR="00265CCF" w:rsidRDefault="00265CCF" w:rsidP="00265CCF">
      <w:pPr>
        <w:tabs>
          <w:tab w:val="left" w:pos="0"/>
        </w:tabs>
        <w:spacing w:after="120" w:line="276" w:lineRule="auto"/>
        <w:ind w:left="0" w:firstLine="0"/>
        <w:jc w:val="left"/>
        <w:rPr>
          <w:rFonts w:ascii="Times New Roman" w:eastAsia="Calibri" w:hAnsi="Times New Roman" w:cs="Times New Roman"/>
          <w:color w:val="auto"/>
          <w:sz w:val="22"/>
          <w:lang w:eastAsia="en-US"/>
        </w:rPr>
      </w:pPr>
    </w:p>
    <w:p w14:paraId="2285F4F2" w14:textId="77777777" w:rsidR="00265CCF" w:rsidRDefault="00265CCF" w:rsidP="00265CCF">
      <w:pPr>
        <w:tabs>
          <w:tab w:val="left" w:pos="0"/>
        </w:tabs>
        <w:spacing w:after="120" w:line="276" w:lineRule="auto"/>
        <w:ind w:left="0" w:firstLine="0"/>
        <w:jc w:val="left"/>
        <w:rPr>
          <w:rFonts w:ascii="Times New Roman" w:eastAsia="Calibri" w:hAnsi="Times New Roman" w:cs="Times New Roman"/>
          <w:color w:val="auto"/>
          <w:sz w:val="22"/>
          <w:lang w:eastAsia="en-US"/>
        </w:rPr>
      </w:pPr>
    </w:p>
    <w:p w14:paraId="0812AF40" w14:textId="77777777" w:rsidR="00265CCF" w:rsidRPr="00F1034A" w:rsidRDefault="00265CCF" w:rsidP="00265CCF">
      <w:pPr>
        <w:tabs>
          <w:tab w:val="left" w:pos="0"/>
        </w:tabs>
        <w:spacing w:after="120" w:line="276" w:lineRule="auto"/>
        <w:ind w:left="0" w:firstLine="0"/>
        <w:jc w:val="left"/>
        <w:rPr>
          <w:rFonts w:ascii="Times New Roman" w:eastAsia="Calibri" w:hAnsi="Times New Roman" w:cs="Times New Roman"/>
          <w:color w:val="auto"/>
          <w:sz w:val="22"/>
          <w:lang w:eastAsia="en-US"/>
        </w:rPr>
      </w:pPr>
    </w:p>
    <w:p w14:paraId="4FD9DABA" w14:textId="77777777" w:rsidR="00265CCF" w:rsidRPr="00E5720B" w:rsidRDefault="00265CCF" w:rsidP="00265CCF">
      <w:pPr>
        <w:spacing w:after="0" w:line="276" w:lineRule="auto"/>
        <w:ind w:left="1080"/>
        <w:jc w:val="right"/>
        <w:rPr>
          <w:rFonts w:ascii="Times New Roman" w:hAnsi="Times New Roman" w:cs="Times New Roman"/>
          <w:sz w:val="18"/>
          <w:szCs w:val="18"/>
        </w:rPr>
      </w:pPr>
      <w:r w:rsidRPr="00F1034A">
        <w:rPr>
          <w:rFonts w:ascii="Times New Roman" w:hAnsi="Times New Roman"/>
          <w:sz w:val="22"/>
        </w:rPr>
        <w:t xml:space="preserve">                                                                   </w:t>
      </w:r>
      <w:r w:rsidRPr="00E5720B">
        <w:rPr>
          <w:rFonts w:ascii="Times New Roman" w:hAnsi="Times New Roman"/>
          <w:sz w:val="18"/>
          <w:szCs w:val="18"/>
        </w:rPr>
        <w:t xml:space="preserve">Data i podpis      </w:t>
      </w:r>
      <w:r w:rsidRPr="00E5720B">
        <w:rPr>
          <w:rFonts w:ascii="Times New Roman" w:hAnsi="Times New Roman" w:cs="Times New Roman"/>
          <w:sz w:val="18"/>
          <w:szCs w:val="18"/>
        </w:rPr>
        <w:t>………………………………………………..</w:t>
      </w:r>
    </w:p>
    <w:p w14:paraId="73A8FF6A" w14:textId="77777777" w:rsidR="00265CCF" w:rsidRPr="00E5720B" w:rsidRDefault="00265CCF" w:rsidP="00265CCF">
      <w:pPr>
        <w:spacing w:after="0" w:line="276" w:lineRule="auto"/>
        <w:ind w:left="7102"/>
        <w:jc w:val="center"/>
        <w:rPr>
          <w:rFonts w:ascii="Times New Roman" w:hAnsi="Times New Roman" w:cs="Times New Roman"/>
          <w:sz w:val="18"/>
          <w:szCs w:val="18"/>
        </w:rPr>
      </w:pPr>
      <w:r w:rsidRPr="00E5720B">
        <w:rPr>
          <w:rFonts w:ascii="Times New Roman" w:hAnsi="Times New Roman" w:cs="Times New Roman"/>
          <w:sz w:val="18"/>
          <w:szCs w:val="18"/>
        </w:rPr>
        <w:t xml:space="preserve">/podpis osoby upoważnionej </w:t>
      </w:r>
    </w:p>
    <w:p w14:paraId="355B6A4A" w14:textId="77777777" w:rsidR="00265CCF" w:rsidRPr="00E5720B" w:rsidRDefault="00265CCF" w:rsidP="00265CCF">
      <w:pPr>
        <w:spacing w:line="276" w:lineRule="auto"/>
        <w:ind w:left="7102"/>
        <w:jc w:val="center"/>
        <w:rPr>
          <w:rFonts w:ascii="Times New Roman" w:hAnsi="Times New Roman" w:cs="Times New Roman"/>
          <w:sz w:val="18"/>
          <w:szCs w:val="18"/>
        </w:rPr>
      </w:pPr>
      <w:r w:rsidRPr="00E5720B">
        <w:rPr>
          <w:rFonts w:ascii="Times New Roman" w:hAnsi="Times New Roman" w:cs="Times New Roman"/>
          <w:sz w:val="18"/>
          <w:szCs w:val="18"/>
        </w:rPr>
        <w:t>do reprezentowania Wykonawcy/</w:t>
      </w:r>
    </w:p>
    <w:p w14:paraId="0F095833" w14:textId="77777777" w:rsidR="00265CCF" w:rsidRDefault="00265CCF" w:rsidP="00265CCF">
      <w:pPr>
        <w:tabs>
          <w:tab w:val="left" w:pos="6810"/>
        </w:tabs>
        <w:spacing w:after="0" w:line="276" w:lineRule="auto"/>
        <w:ind w:left="360" w:firstLine="0"/>
        <w:jc w:val="left"/>
        <w:rPr>
          <w:rFonts w:ascii="Times New Roman" w:hAnsi="Times New Roman" w:cs="Times New Roman"/>
          <w:sz w:val="18"/>
          <w:szCs w:val="18"/>
        </w:rPr>
      </w:pPr>
    </w:p>
    <w:p w14:paraId="748962A8" w14:textId="77777777" w:rsidR="00265CCF" w:rsidRDefault="00265CCF" w:rsidP="00265CCF">
      <w:pPr>
        <w:tabs>
          <w:tab w:val="left" w:pos="6810"/>
        </w:tabs>
        <w:spacing w:after="0" w:line="276" w:lineRule="auto"/>
        <w:ind w:left="360" w:firstLine="0"/>
        <w:jc w:val="left"/>
        <w:rPr>
          <w:rFonts w:ascii="Times New Roman" w:hAnsi="Times New Roman" w:cs="Times New Roman"/>
          <w:sz w:val="18"/>
          <w:szCs w:val="18"/>
        </w:rPr>
      </w:pPr>
    </w:p>
    <w:p w14:paraId="559AC7D5" w14:textId="77777777" w:rsidR="00265CCF" w:rsidRPr="001817E2" w:rsidRDefault="00265CCF" w:rsidP="00265CCF">
      <w:pPr>
        <w:tabs>
          <w:tab w:val="left" w:pos="0"/>
        </w:tabs>
        <w:spacing w:after="120" w:line="360" w:lineRule="auto"/>
        <w:ind w:left="0" w:firstLine="0"/>
        <w:jc w:val="left"/>
        <w:rPr>
          <w:rFonts w:ascii="Times New Roman" w:eastAsia="Calibri" w:hAnsi="Times New Roman" w:cs="Times New Roman"/>
          <w:b/>
          <w:color w:val="auto"/>
          <w:sz w:val="16"/>
          <w:szCs w:val="16"/>
          <w:lang w:eastAsia="en-US"/>
        </w:rPr>
      </w:pPr>
      <w:r w:rsidRPr="001817E2">
        <w:rPr>
          <w:rFonts w:ascii="Times New Roman" w:eastAsia="Calibri" w:hAnsi="Times New Roman" w:cs="Times New Roman"/>
          <w:b/>
          <w:color w:val="auto"/>
          <w:sz w:val="16"/>
          <w:szCs w:val="16"/>
          <w:lang w:eastAsia="en-US"/>
        </w:rPr>
        <w:t>*Niepotrzebne skreślić</w:t>
      </w:r>
    </w:p>
    <w:p w14:paraId="1D9C0745" w14:textId="77777777" w:rsidR="009235A3" w:rsidRPr="00B30257" w:rsidRDefault="009235A3" w:rsidP="003D6DE9">
      <w:pPr>
        <w:rPr>
          <w:rFonts w:ascii="Times New Roman" w:hAnsi="Times New Roman" w:cs="Times New Roman"/>
          <w:sz w:val="24"/>
          <w:szCs w:val="24"/>
        </w:rPr>
      </w:pPr>
    </w:p>
    <w:sectPr w:rsidR="009235A3" w:rsidRPr="00B30257" w:rsidSect="00644C2B">
      <w:headerReference w:type="default" r:id="rId7"/>
      <w:footerReference w:type="even" r:id="rId8"/>
      <w:footerReference w:type="default" r:id="rId9"/>
      <w:pgSz w:w="11906" w:h="16838"/>
      <w:pgMar w:top="1418" w:right="1418" w:bottom="2223" w:left="1418" w:header="709" w:footer="6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195EF0C" w14:textId="77777777" w:rsidR="00E2753C" w:rsidRDefault="00E2753C" w:rsidP="00087099">
      <w:pPr>
        <w:spacing w:after="0" w:line="240" w:lineRule="auto"/>
      </w:pPr>
      <w:r>
        <w:separator/>
      </w:r>
    </w:p>
  </w:endnote>
  <w:endnote w:type="continuationSeparator" w:id="0">
    <w:p w14:paraId="4F9AAFA7" w14:textId="77777777" w:rsidR="00E2753C" w:rsidRDefault="00E2753C" w:rsidP="000870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icrosoft Sans Serif">
    <w:panose1 w:val="020B0604020202020204"/>
    <w:charset w:val="EE"/>
    <w:family w:val="swiss"/>
    <w:pitch w:val="variable"/>
    <w:sig w:usb0="E5002EFF" w:usb1="C000605B" w:usb2="00000029" w:usb3="00000000" w:csb0="0001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3F6FD3" w14:textId="77777777" w:rsidR="0049328A" w:rsidRDefault="0049328A">
    <w:pPr>
      <w:pStyle w:val="Stopka"/>
    </w:pPr>
    <w:r>
      <w:rPr>
        <w:noProof/>
      </w:rPr>
      <w:drawing>
        <wp:inline distT="0" distB="0" distL="0" distR="0" wp14:anchorId="46300F43" wp14:editId="3CC648CB">
          <wp:extent cx="6648450" cy="800100"/>
          <wp:effectExtent l="0" t="0" r="0" b="0"/>
          <wp:docPr id="3" name="Obraz 3" descr="K:\Dane\Irmina Jach\banerek38742387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K:\Dane\Irmina Jach\banerek387423872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8450" cy="800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drawing>
        <wp:inline distT="0" distB="0" distL="0" distR="0" wp14:anchorId="1DE36A37" wp14:editId="386E8AFC">
          <wp:extent cx="6648450" cy="800100"/>
          <wp:effectExtent l="0" t="0" r="0" b="0"/>
          <wp:docPr id="4" name="Obraz 4" descr="K:\Dane\Irmina Jach\banerek38742387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K:\Dane\Irmina Jach\banerek387423872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8450" cy="800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Theme="majorHAnsi" w:eastAsiaTheme="majorEastAsia" w:hAnsiTheme="majorHAnsi" w:cstheme="majorBidi"/>
        <w:sz w:val="28"/>
        <w:szCs w:val="28"/>
      </w:rPr>
      <w:id w:val="548808581"/>
      <w:docPartObj>
        <w:docPartGallery w:val="Page Numbers (Bottom of Page)"/>
        <w:docPartUnique/>
      </w:docPartObj>
    </w:sdtPr>
    <w:sdtEndPr/>
    <w:sdtContent>
      <w:p w14:paraId="61C52CE6" w14:textId="77777777" w:rsidR="00BD2829" w:rsidRDefault="00BD2829">
        <w:pPr>
          <w:pStyle w:val="Stopka"/>
          <w:jc w:val="right"/>
          <w:rPr>
            <w:rFonts w:asciiTheme="majorHAnsi" w:eastAsiaTheme="majorEastAsia" w:hAnsiTheme="majorHAnsi" w:cstheme="majorBidi"/>
            <w:sz w:val="28"/>
            <w:szCs w:val="28"/>
          </w:rPr>
        </w:pPr>
      </w:p>
      <w:tbl>
        <w:tblPr>
          <w:tblStyle w:val="Tabela-Siatka2"/>
          <w:tblW w:w="0" w:type="auto"/>
          <w:jc w:val="center"/>
          <w:tblLook w:val="04A0" w:firstRow="1" w:lastRow="0" w:firstColumn="1" w:lastColumn="0" w:noHBand="0" w:noVBand="1"/>
        </w:tblPr>
        <w:tblGrid>
          <w:gridCol w:w="2395"/>
          <w:gridCol w:w="4111"/>
          <w:gridCol w:w="2534"/>
        </w:tblGrid>
        <w:tr w:rsidR="00BD2829" w:rsidRPr="00FF04B0" w14:paraId="7AC0BBF2" w14:textId="77777777" w:rsidTr="00E871A6">
          <w:trPr>
            <w:jc w:val="center"/>
          </w:trPr>
          <w:tc>
            <w:tcPr>
              <w:tcW w:w="2395" w:type="dxa"/>
              <w:tcBorders>
                <w:top w:val="double" w:sz="4" w:space="0" w:color="BFBFBF" w:themeColor="background1" w:themeShade="BF"/>
                <w:left w:val="double" w:sz="4" w:space="0" w:color="BFBFBF" w:themeColor="background1" w:themeShade="BF"/>
                <w:bottom w:val="double" w:sz="4" w:space="0" w:color="BFBFBF" w:themeColor="background1" w:themeShade="BF"/>
                <w:right w:val="double" w:sz="4" w:space="0" w:color="BFBFBF" w:themeColor="background1" w:themeShade="BF"/>
              </w:tcBorders>
            </w:tcPr>
            <w:p w14:paraId="64586239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>Beneficjent:</w:t>
              </w:r>
            </w:p>
            <w:p w14:paraId="2DBD0969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>Biuro Rachunkowe BIUREX Sp. z o.o.</w:t>
              </w:r>
            </w:p>
            <w:p w14:paraId="481EDFC7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  <w:t>ul. Tarnowska 15, 25-394 Kielce</w:t>
              </w:r>
            </w:p>
            <w:p w14:paraId="637BBEF1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  <w:t>tel. 607 033 240</w:t>
              </w:r>
            </w:p>
            <w:p w14:paraId="1D5901BD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  <w:t>e-mail: rekrutacja@biurex.pl</w:t>
              </w:r>
            </w:p>
            <w:p w14:paraId="7AA46F7F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Theme="minorHAnsi" w:eastAsiaTheme="minorHAnsi" w:hAnsiTheme="minorHAnsi" w:cstheme="minorBidi"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  <w:t>www.biurex.pl</w:t>
              </w:r>
            </w:p>
          </w:tc>
          <w:tc>
            <w:tcPr>
              <w:tcW w:w="4111" w:type="dxa"/>
              <w:tcBorders>
                <w:top w:val="double" w:sz="4" w:space="0" w:color="BFBFBF" w:themeColor="background1" w:themeShade="BF"/>
                <w:left w:val="double" w:sz="4" w:space="0" w:color="BFBFBF" w:themeColor="background1" w:themeShade="BF"/>
                <w:bottom w:val="double" w:sz="4" w:space="0" w:color="BFBFBF" w:themeColor="background1" w:themeShade="BF"/>
                <w:right w:val="double" w:sz="4" w:space="0" w:color="BFBFBF" w:themeColor="background1" w:themeShade="BF"/>
              </w:tcBorders>
            </w:tcPr>
            <w:p w14:paraId="1156520D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center"/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 xml:space="preserve">Projekt AKADEMIA SUKCESU ZAWODOWEGO </w:t>
              </w:r>
            </w:p>
            <w:p w14:paraId="37967A64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center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>realizowany w ramach Priorytetu FESW.10 Aktywni na rynku pracy Działania FESW.10.05 Zrównoważony rynek pracy – nowa „JA” programu regionalnego Fundusze Europejskie dla Świętokrzyskiego 2021-2027 współfinansowanego ze środków Europejskiego Funduszu Społecznego Plus</w:t>
              </w:r>
            </w:p>
          </w:tc>
          <w:tc>
            <w:tcPr>
              <w:tcW w:w="2534" w:type="dxa"/>
              <w:tcBorders>
                <w:top w:val="double" w:sz="4" w:space="0" w:color="BFBFBF" w:themeColor="background1" w:themeShade="BF"/>
                <w:left w:val="double" w:sz="4" w:space="0" w:color="BFBFBF" w:themeColor="background1" w:themeShade="BF"/>
                <w:bottom w:val="double" w:sz="4" w:space="0" w:color="BFBFBF" w:themeColor="background1" w:themeShade="BF"/>
                <w:right w:val="double" w:sz="4" w:space="0" w:color="BFBFBF" w:themeColor="background1" w:themeShade="BF"/>
              </w:tcBorders>
            </w:tcPr>
            <w:p w14:paraId="22E2149D" w14:textId="77777777" w:rsidR="00BD2829" w:rsidRPr="003D6DE9" w:rsidRDefault="00BD2829" w:rsidP="00BD2829">
              <w:pPr>
                <w:tabs>
                  <w:tab w:val="left" w:pos="470"/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right"/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>Partner projektu:</w:t>
              </w:r>
            </w:p>
            <w:p w14:paraId="563D8D0C" w14:textId="77777777" w:rsidR="00BD2829" w:rsidRPr="003D6DE9" w:rsidRDefault="00BD2829" w:rsidP="00BD2829">
              <w:pPr>
                <w:tabs>
                  <w:tab w:val="left" w:pos="470"/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right"/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 xml:space="preserve">Regionalne Centrum Wolontariatu </w:t>
              </w:r>
            </w:p>
            <w:p w14:paraId="1258E02D" w14:textId="77777777" w:rsidR="00BD2829" w:rsidRPr="003D6DE9" w:rsidRDefault="00BD2829" w:rsidP="00BD2829">
              <w:pPr>
                <w:tabs>
                  <w:tab w:val="left" w:pos="470"/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righ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 xml:space="preserve">ul. Żeromskiego 36, 25-370 Kielce </w:t>
              </w:r>
            </w:p>
            <w:p w14:paraId="769CD784" w14:textId="77777777" w:rsidR="00BD2829" w:rsidRPr="003D6DE9" w:rsidRDefault="00BD2829" w:rsidP="00BD2829">
              <w:pPr>
                <w:tabs>
                  <w:tab w:val="left" w:pos="470"/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righ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>tel. 41 362 14 12</w:t>
              </w:r>
            </w:p>
            <w:p w14:paraId="7A04D37E" w14:textId="77777777" w:rsidR="00BD2829" w:rsidRPr="003D6DE9" w:rsidRDefault="00BD2829" w:rsidP="00BD2829">
              <w:pPr>
                <w:tabs>
                  <w:tab w:val="left" w:pos="470"/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>e-mail: kontakt@centrumwolontariatu.eu</w:t>
              </w:r>
            </w:p>
            <w:p w14:paraId="26328262" w14:textId="77777777" w:rsidR="00BD2829" w:rsidRPr="003D6DE9" w:rsidRDefault="00BD2829" w:rsidP="00BD2829">
              <w:pPr>
                <w:tabs>
                  <w:tab w:val="left" w:pos="470"/>
                </w:tabs>
                <w:spacing w:after="0" w:line="240" w:lineRule="auto"/>
                <w:ind w:left="0" w:firstLine="0"/>
                <w:jc w:val="right"/>
                <w:rPr>
                  <w:rFonts w:asciiTheme="minorHAnsi" w:eastAsiaTheme="minorHAnsi" w:hAnsiTheme="minorHAnsi" w:cstheme="minorBidi"/>
                  <w:color w:val="auto"/>
                  <w:sz w:val="13"/>
                  <w:szCs w:val="13"/>
                  <w:lang w:val="en-GB"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>https://centrumwolontariatu.eu/</w:t>
              </w:r>
            </w:p>
          </w:tc>
        </w:tr>
      </w:tbl>
      <w:p w14:paraId="4EF724A8" w14:textId="77777777" w:rsidR="00BD2829" w:rsidRDefault="00BD2829" w:rsidP="00BD2829">
        <w:pPr>
          <w:pStyle w:val="Stopka"/>
          <w:spacing w:before="240"/>
          <w:jc w:val="right"/>
          <w:rPr>
            <w:rFonts w:asciiTheme="majorHAnsi" w:eastAsiaTheme="majorEastAsia" w:hAnsiTheme="majorHAnsi" w:cstheme="majorBidi"/>
            <w:sz w:val="28"/>
            <w:szCs w:val="28"/>
          </w:rPr>
        </w:pPr>
        <w:r w:rsidRPr="00BD2829">
          <w:rPr>
            <w:rFonts w:ascii="Times New Roman" w:eastAsiaTheme="majorEastAsia" w:hAnsi="Times New Roman" w:cs="Times New Roman"/>
            <w:sz w:val="16"/>
            <w:szCs w:val="16"/>
          </w:rPr>
          <w:t xml:space="preserve">str. </w:t>
        </w:r>
        <w:r w:rsidRPr="00BD2829">
          <w:rPr>
            <w:rFonts w:ascii="Times New Roman" w:eastAsiaTheme="minorEastAsia" w:hAnsi="Times New Roman" w:cs="Times New Roman"/>
            <w:sz w:val="16"/>
            <w:szCs w:val="16"/>
          </w:rPr>
          <w:fldChar w:fldCharType="begin"/>
        </w:r>
        <w:r w:rsidRPr="00BD2829">
          <w:rPr>
            <w:rFonts w:ascii="Times New Roman" w:hAnsi="Times New Roman" w:cs="Times New Roman"/>
            <w:sz w:val="16"/>
            <w:szCs w:val="16"/>
          </w:rPr>
          <w:instrText>PAGE    \* MERGEFORMAT</w:instrText>
        </w:r>
        <w:r w:rsidRPr="00BD2829">
          <w:rPr>
            <w:rFonts w:ascii="Times New Roman" w:eastAsiaTheme="minorEastAsia" w:hAnsi="Times New Roman" w:cs="Times New Roman"/>
            <w:sz w:val="16"/>
            <w:szCs w:val="16"/>
          </w:rPr>
          <w:fldChar w:fldCharType="separate"/>
        </w:r>
        <w:r w:rsidRPr="00BD2829">
          <w:rPr>
            <w:rFonts w:ascii="Times New Roman" w:eastAsiaTheme="majorEastAsia" w:hAnsi="Times New Roman" w:cs="Times New Roman"/>
            <w:sz w:val="16"/>
            <w:szCs w:val="16"/>
          </w:rPr>
          <w:t>2</w:t>
        </w:r>
        <w:r w:rsidRPr="00BD2829">
          <w:rPr>
            <w:rFonts w:ascii="Times New Roman" w:eastAsiaTheme="majorEastAsia" w:hAnsi="Times New Roman" w:cs="Times New Roman"/>
            <w:sz w:val="16"/>
            <w:szCs w:val="16"/>
          </w:rPr>
          <w:fldChar w:fldCharType="end"/>
        </w:r>
      </w:p>
    </w:sdtContent>
  </w:sdt>
  <w:p w14:paraId="7A4610AD" w14:textId="77777777" w:rsidR="00087099" w:rsidRDefault="00087099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D324D44" w14:textId="77777777" w:rsidR="00E2753C" w:rsidRDefault="00E2753C" w:rsidP="00087099">
      <w:pPr>
        <w:spacing w:after="0" w:line="240" w:lineRule="auto"/>
      </w:pPr>
      <w:r>
        <w:separator/>
      </w:r>
    </w:p>
  </w:footnote>
  <w:footnote w:type="continuationSeparator" w:id="0">
    <w:p w14:paraId="7D515FD3" w14:textId="77777777" w:rsidR="00E2753C" w:rsidRDefault="00E2753C" w:rsidP="0008709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4998" w:type="pct"/>
      <w:tblInd w:w="-1" w:type="dxa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1831"/>
      <w:gridCol w:w="2558"/>
      <w:gridCol w:w="1984"/>
      <w:gridCol w:w="2693"/>
    </w:tblGrid>
    <w:tr w:rsidR="00B91A41" w:rsidRPr="00B91A41" w14:paraId="08768C2C" w14:textId="77777777" w:rsidTr="00B91A41">
      <w:tc>
        <w:tcPr>
          <w:tcW w:w="1010" w:type="pct"/>
          <w:hideMark/>
        </w:tcPr>
        <w:p w14:paraId="73B24530" w14:textId="77777777" w:rsidR="00B91A41" w:rsidRPr="00B91A41" w:rsidRDefault="00B91A41" w:rsidP="00B91A41">
          <w:pPr>
            <w:spacing w:after="0" w:line="240" w:lineRule="auto"/>
            <w:ind w:left="0" w:firstLine="0"/>
            <w:rPr>
              <w:rFonts w:ascii="Calibri" w:eastAsia="Times New Roman" w:hAnsi="Calibri" w:cs="Times New Roman"/>
              <w:noProof/>
              <w:color w:val="auto"/>
              <w:sz w:val="22"/>
              <w:szCs w:val="24"/>
            </w:rPr>
          </w:pPr>
        </w:p>
      </w:tc>
      <w:tc>
        <w:tcPr>
          <w:tcW w:w="1411" w:type="pct"/>
          <w:hideMark/>
        </w:tcPr>
        <w:p w14:paraId="19153468" w14:textId="77777777" w:rsidR="00B91A41" w:rsidRPr="00B91A41" w:rsidRDefault="00B91A41" w:rsidP="00B91A41">
          <w:pPr>
            <w:spacing w:after="0" w:line="240" w:lineRule="auto"/>
            <w:ind w:left="0" w:firstLine="0"/>
            <w:jc w:val="center"/>
            <w:rPr>
              <w:rFonts w:ascii="Calibri" w:eastAsia="Times New Roman" w:hAnsi="Calibri" w:cs="Times New Roman"/>
              <w:noProof/>
              <w:color w:val="auto"/>
              <w:sz w:val="22"/>
              <w:szCs w:val="24"/>
            </w:rPr>
          </w:pPr>
        </w:p>
      </w:tc>
      <w:tc>
        <w:tcPr>
          <w:tcW w:w="1094" w:type="pct"/>
          <w:hideMark/>
        </w:tcPr>
        <w:p w14:paraId="5D8837E5" w14:textId="77777777" w:rsidR="00B91A41" w:rsidRPr="00B91A41" w:rsidRDefault="00B91A41" w:rsidP="00B91A41">
          <w:pPr>
            <w:spacing w:after="0" w:line="240" w:lineRule="auto"/>
            <w:ind w:left="0" w:right="47" w:firstLine="0"/>
            <w:jc w:val="center"/>
            <w:rPr>
              <w:rFonts w:ascii="Calibri" w:eastAsia="Times New Roman" w:hAnsi="Calibri" w:cs="Times New Roman"/>
              <w:noProof/>
              <w:color w:val="auto"/>
              <w:sz w:val="22"/>
              <w:szCs w:val="24"/>
            </w:rPr>
          </w:pPr>
        </w:p>
      </w:tc>
      <w:tc>
        <w:tcPr>
          <w:tcW w:w="1485" w:type="pct"/>
          <w:hideMark/>
        </w:tcPr>
        <w:p w14:paraId="4DD53C49" w14:textId="77777777" w:rsidR="00B91A41" w:rsidRPr="00B91A41" w:rsidRDefault="00B91A41" w:rsidP="00B91A41">
          <w:pPr>
            <w:spacing w:after="0" w:line="240" w:lineRule="auto"/>
            <w:ind w:left="0" w:firstLine="0"/>
            <w:jc w:val="right"/>
            <w:rPr>
              <w:rFonts w:ascii="Calibri" w:eastAsia="Times New Roman" w:hAnsi="Calibri" w:cs="Times New Roman"/>
              <w:noProof/>
              <w:color w:val="auto"/>
              <w:sz w:val="22"/>
              <w:szCs w:val="24"/>
            </w:rPr>
          </w:pPr>
        </w:p>
      </w:tc>
    </w:tr>
  </w:tbl>
  <w:p w14:paraId="46EC2AAF" w14:textId="77777777" w:rsidR="00087099" w:rsidRDefault="008F5F7B">
    <w:pPr>
      <w:pStyle w:val="Nagwek"/>
    </w:pPr>
    <w:r>
      <w:rPr>
        <w:noProof/>
      </w:rPr>
      <w:drawing>
        <wp:inline distT="0" distB="0" distL="0" distR="0" wp14:anchorId="0896DFFE" wp14:editId="1F1BC554">
          <wp:extent cx="5554345" cy="532765"/>
          <wp:effectExtent l="0" t="0" r="8255" b="635"/>
          <wp:docPr id="1911708807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1"/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554345" cy="5327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A103BDC"/>
    <w:multiLevelType w:val="hybridMultilevel"/>
    <w:tmpl w:val="84123446"/>
    <w:lvl w:ilvl="0" w:tplc="B7163FF2">
      <w:start w:val="7"/>
      <w:numFmt w:val="bullet"/>
      <w:lvlText w:val=""/>
      <w:lvlJc w:val="left"/>
      <w:pPr>
        <w:ind w:left="705" w:hanging="360"/>
      </w:pPr>
      <w:rPr>
        <w:rFonts w:ascii="Symbol" w:eastAsia="Calibri" w:hAnsi="Symbol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2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4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6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58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0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2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4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65" w:hanging="360"/>
      </w:pPr>
      <w:rPr>
        <w:rFonts w:ascii="Wingdings" w:hAnsi="Wingdings" w:hint="default"/>
      </w:rPr>
    </w:lvl>
  </w:abstractNum>
  <w:abstractNum w:abstractNumId="1" w15:restartNumberingAfterBreak="0">
    <w:nsid w:val="529143F0"/>
    <w:multiLevelType w:val="hybridMultilevel"/>
    <w:tmpl w:val="3D043AE2"/>
    <w:lvl w:ilvl="0" w:tplc="D9344F5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14" w:hanging="360"/>
      </w:pPr>
    </w:lvl>
    <w:lvl w:ilvl="2" w:tplc="0415001B" w:tentative="1">
      <w:start w:val="1"/>
      <w:numFmt w:val="lowerRoman"/>
      <w:lvlText w:val="%3."/>
      <w:lvlJc w:val="right"/>
      <w:pPr>
        <w:ind w:left="1734" w:hanging="180"/>
      </w:pPr>
    </w:lvl>
    <w:lvl w:ilvl="3" w:tplc="0415000F" w:tentative="1">
      <w:start w:val="1"/>
      <w:numFmt w:val="decimal"/>
      <w:lvlText w:val="%4."/>
      <w:lvlJc w:val="left"/>
      <w:pPr>
        <w:ind w:left="2454" w:hanging="360"/>
      </w:pPr>
    </w:lvl>
    <w:lvl w:ilvl="4" w:tplc="04150019" w:tentative="1">
      <w:start w:val="1"/>
      <w:numFmt w:val="lowerLetter"/>
      <w:lvlText w:val="%5."/>
      <w:lvlJc w:val="left"/>
      <w:pPr>
        <w:ind w:left="3174" w:hanging="360"/>
      </w:pPr>
    </w:lvl>
    <w:lvl w:ilvl="5" w:tplc="0415001B" w:tentative="1">
      <w:start w:val="1"/>
      <w:numFmt w:val="lowerRoman"/>
      <w:lvlText w:val="%6."/>
      <w:lvlJc w:val="right"/>
      <w:pPr>
        <w:ind w:left="3894" w:hanging="180"/>
      </w:pPr>
    </w:lvl>
    <w:lvl w:ilvl="6" w:tplc="0415000F" w:tentative="1">
      <w:start w:val="1"/>
      <w:numFmt w:val="decimal"/>
      <w:lvlText w:val="%7."/>
      <w:lvlJc w:val="left"/>
      <w:pPr>
        <w:ind w:left="4614" w:hanging="360"/>
      </w:pPr>
    </w:lvl>
    <w:lvl w:ilvl="7" w:tplc="04150019" w:tentative="1">
      <w:start w:val="1"/>
      <w:numFmt w:val="lowerLetter"/>
      <w:lvlText w:val="%8."/>
      <w:lvlJc w:val="left"/>
      <w:pPr>
        <w:ind w:left="5334" w:hanging="360"/>
      </w:pPr>
    </w:lvl>
    <w:lvl w:ilvl="8" w:tplc="0415001B" w:tentative="1">
      <w:start w:val="1"/>
      <w:numFmt w:val="lowerRoman"/>
      <w:lvlText w:val="%9."/>
      <w:lvlJc w:val="right"/>
      <w:pPr>
        <w:ind w:left="6054" w:hanging="180"/>
      </w:pPr>
    </w:lvl>
  </w:abstractNum>
  <w:abstractNum w:abstractNumId="2" w15:restartNumberingAfterBreak="0">
    <w:nsid w:val="5B58108C"/>
    <w:multiLevelType w:val="hybridMultilevel"/>
    <w:tmpl w:val="89CA772A"/>
    <w:lvl w:ilvl="0" w:tplc="22767E3E">
      <w:start w:val="10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CB5618C"/>
    <w:multiLevelType w:val="hybridMultilevel"/>
    <w:tmpl w:val="EC06482C"/>
    <w:lvl w:ilvl="0" w:tplc="5C28DCD2">
      <w:start w:val="7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B967276"/>
    <w:multiLevelType w:val="hybridMultilevel"/>
    <w:tmpl w:val="888257AC"/>
    <w:lvl w:ilvl="0" w:tplc="C43EF09E">
      <w:start w:val="7"/>
      <w:numFmt w:val="bullet"/>
      <w:lvlText w:val=""/>
      <w:lvlJc w:val="left"/>
      <w:pPr>
        <w:ind w:left="1080" w:hanging="360"/>
      </w:pPr>
      <w:rPr>
        <w:rFonts w:ascii="Symbol" w:eastAsia="Calibri" w:hAnsi="Symbol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3017148">
    <w:abstractNumId w:val="2"/>
  </w:num>
  <w:num w:numId="2" w16cid:durableId="77025654">
    <w:abstractNumId w:val="1"/>
  </w:num>
  <w:num w:numId="3" w16cid:durableId="985864918">
    <w:abstractNumId w:val="3"/>
  </w:num>
  <w:num w:numId="4" w16cid:durableId="478036131">
    <w:abstractNumId w:val="4"/>
  </w:num>
  <w:num w:numId="5" w16cid:durableId="454831432">
    <w:abstractNumId w:val="0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ttachedTemplate r:id="rId1"/>
  <w:defaultTabStop w:val="708"/>
  <w:hyphenationZone w:val="425"/>
  <w:drawingGridHorizontalSpacing w:val="10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5CCF"/>
    <w:rsid w:val="000151E7"/>
    <w:rsid w:val="0001555C"/>
    <w:rsid w:val="00037FAB"/>
    <w:rsid w:val="0004568F"/>
    <w:rsid w:val="00087099"/>
    <w:rsid w:val="000A6265"/>
    <w:rsid w:val="000D6D75"/>
    <w:rsid w:val="00116FEA"/>
    <w:rsid w:val="00117C1F"/>
    <w:rsid w:val="001336DD"/>
    <w:rsid w:val="001439E1"/>
    <w:rsid w:val="0015411C"/>
    <w:rsid w:val="0017324C"/>
    <w:rsid w:val="001835EC"/>
    <w:rsid w:val="001B7309"/>
    <w:rsid w:val="001C2C7F"/>
    <w:rsid w:val="001D6BF2"/>
    <w:rsid w:val="001E0A7B"/>
    <w:rsid w:val="00211C5C"/>
    <w:rsid w:val="00214F36"/>
    <w:rsid w:val="00245F52"/>
    <w:rsid w:val="00253FBF"/>
    <w:rsid w:val="00265CCF"/>
    <w:rsid w:val="00275D3B"/>
    <w:rsid w:val="002D395C"/>
    <w:rsid w:val="002D69E7"/>
    <w:rsid w:val="002E0D49"/>
    <w:rsid w:val="0031057E"/>
    <w:rsid w:val="00311B3E"/>
    <w:rsid w:val="003457F4"/>
    <w:rsid w:val="00353333"/>
    <w:rsid w:val="00357DA6"/>
    <w:rsid w:val="00360CC3"/>
    <w:rsid w:val="003711B1"/>
    <w:rsid w:val="00380E94"/>
    <w:rsid w:val="003B4A68"/>
    <w:rsid w:val="003D6DE9"/>
    <w:rsid w:val="003E416A"/>
    <w:rsid w:val="00420317"/>
    <w:rsid w:val="00427D24"/>
    <w:rsid w:val="00440580"/>
    <w:rsid w:val="00456C0C"/>
    <w:rsid w:val="00492BAB"/>
    <w:rsid w:val="0049328A"/>
    <w:rsid w:val="004B4A15"/>
    <w:rsid w:val="004D60D4"/>
    <w:rsid w:val="004F7E04"/>
    <w:rsid w:val="00505812"/>
    <w:rsid w:val="00526E5A"/>
    <w:rsid w:val="00565730"/>
    <w:rsid w:val="00591920"/>
    <w:rsid w:val="005A25EE"/>
    <w:rsid w:val="005C5771"/>
    <w:rsid w:val="005D248E"/>
    <w:rsid w:val="005E275F"/>
    <w:rsid w:val="00613791"/>
    <w:rsid w:val="0062562A"/>
    <w:rsid w:val="0064164A"/>
    <w:rsid w:val="00644C2B"/>
    <w:rsid w:val="006B54CC"/>
    <w:rsid w:val="006D3A64"/>
    <w:rsid w:val="006D5DC7"/>
    <w:rsid w:val="006D6B62"/>
    <w:rsid w:val="006E1D59"/>
    <w:rsid w:val="006E322A"/>
    <w:rsid w:val="006F36B4"/>
    <w:rsid w:val="007029A8"/>
    <w:rsid w:val="007167A7"/>
    <w:rsid w:val="00721531"/>
    <w:rsid w:val="007340CC"/>
    <w:rsid w:val="00766665"/>
    <w:rsid w:val="00775446"/>
    <w:rsid w:val="007D623D"/>
    <w:rsid w:val="0081086C"/>
    <w:rsid w:val="00825C23"/>
    <w:rsid w:val="00851162"/>
    <w:rsid w:val="008553EC"/>
    <w:rsid w:val="00880476"/>
    <w:rsid w:val="008A0FCE"/>
    <w:rsid w:val="008B2EC1"/>
    <w:rsid w:val="008C106E"/>
    <w:rsid w:val="008C137A"/>
    <w:rsid w:val="008D63B3"/>
    <w:rsid w:val="008E4C37"/>
    <w:rsid w:val="008F1F0E"/>
    <w:rsid w:val="008F3BB8"/>
    <w:rsid w:val="008F5F7B"/>
    <w:rsid w:val="00907FDC"/>
    <w:rsid w:val="009235A3"/>
    <w:rsid w:val="00923BE0"/>
    <w:rsid w:val="00930F32"/>
    <w:rsid w:val="00931FBB"/>
    <w:rsid w:val="00940367"/>
    <w:rsid w:val="00940CFD"/>
    <w:rsid w:val="00961AC9"/>
    <w:rsid w:val="00966F6A"/>
    <w:rsid w:val="009717FD"/>
    <w:rsid w:val="0097579C"/>
    <w:rsid w:val="009904FB"/>
    <w:rsid w:val="009A1006"/>
    <w:rsid w:val="009C5938"/>
    <w:rsid w:val="00A206CA"/>
    <w:rsid w:val="00A31F7C"/>
    <w:rsid w:val="00A65389"/>
    <w:rsid w:val="00A902FF"/>
    <w:rsid w:val="00A978B9"/>
    <w:rsid w:val="00AA1201"/>
    <w:rsid w:val="00AB345D"/>
    <w:rsid w:val="00AB5EFA"/>
    <w:rsid w:val="00B27069"/>
    <w:rsid w:val="00B30257"/>
    <w:rsid w:val="00B41E4B"/>
    <w:rsid w:val="00B45E8E"/>
    <w:rsid w:val="00B66512"/>
    <w:rsid w:val="00B8079A"/>
    <w:rsid w:val="00B900C8"/>
    <w:rsid w:val="00B91A41"/>
    <w:rsid w:val="00BA4D42"/>
    <w:rsid w:val="00BD2829"/>
    <w:rsid w:val="00BD5ED2"/>
    <w:rsid w:val="00BE1CCF"/>
    <w:rsid w:val="00BF5B60"/>
    <w:rsid w:val="00BF7161"/>
    <w:rsid w:val="00C05427"/>
    <w:rsid w:val="00C06D31"/>
    <w:rsid w:val="00C379F5"/>
    <w:rsid w:val="00C409F9"/>
    <w:rsid w:val="00C563A1"/>
    <w:rsid w:val="00C77D4A"/>
    <w:rsid w:val="00C87B74"/>
    <w:rsid w:val="00C94354"/>
    <w:rsid w:val="00CB4687"/>
    <w:rsid w:val="00CC054D"/>
    <w:rsid w:val="00CC305C"/>
    <w:rsid w:val="00CF3B18"/>
    <w:rsid w:val="00D019CA"/>
    <w:rsid w:val="00D11028"/>
    <w:rsid w:val="00D36805"/>
    <w:rsid w:val="00D47194"/>
    <w:rsid w:val="00D67151"/>
    <w:rsid w:val="00D81497"/>
    <w:rsid w:val="00D93CC2"/>
    <w:rsid w:val="00D93F51"/>
    <w:rsid w:val="00DA3811"/>
    <w:rsid w:val="00DC6EF2"/>
    <w:rsid w:val="00DD620C"/>
    <w:rsid w:val="00E16B3E"/>
    <w:rsid w:val="00E205B2"/>
    <w:rsid w:val="00E238EE"/>
    <w:rsid w:val="00E2753C"/>
    <w:rsid w:val="00E607EE"/>
    <w:rsid w:val="00E61716"/>
    <w:rsid w:val="00E74105"/>
    <w:rsid w:val="00E817D1"/>
    <w:rsid w:val="00E843D0"/>
    <w:rsid w:val="00EA768F"/>
    <w:rsid w:val="00EE4413"/>
    <w:rsid w:val="00EE5609"/>
    <w:rsid w:val="00EF42CF"/>
    <w:rsid w:val="00F11635"/>
    <w:rsid w:val="00F8229C"/>
    <w:rsid w:val="00F91CDF"/>
    <w:rsid w:val="00F94B5C"/>
    <w:rsid w:val="00F951E5"/>
    <w:rsid w:val="00FB6DA1"/>
    <w:rsid w:val="00FD362E"/>
    <w:rsid w:val="00FE316C"/>
    <w:rsid w:val="00FE751E"/>
    <w:rsid w:val="00FF04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2DD413A"/>
  <w15:docId w15:val="{DD08DF20-2D6B-488D-AB76-2CBA114BFD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65CCF"/>
    <w:pPr>
      <w:spacing w:after="153" w:line="236" w:lineRule="auto"/>
      <w:ind w:left="710" w:hanging="365"/>
      <w:jc w:val="both"/>
    </w:pPr>
    <w:rPr>
      <w:rFonts w:ascii="Microsoft Sans Serif" w:eastAsia="Microsoft Sans Serif" w:hAnsi="Microsoft Sans Serif" w:cs="Microsoft Sans Serif"/>
      <w:color w:val="000000"/>
      <w:sz w:val="20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08709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87099"/>
  </w:style>
  <w:style w:type="paragraph" w:styleId="Stopka">
    <w:name w:val="footer"/>
    <w:basedOn w:val="Normalny"/>
    <w:link w:val="StopkaZnak"/>
    <w:uiPriority w:val="99"/>
    <w:unhideWhenUsed/>
    <w:rsid w:val="0008709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87099"/>
  </w:style>
  <w:style w:type="paragraph" w:styleId="Tekstdymka">
    <w:name w:val="Balloon Text"/>
    <w:basedOn w:val="Normalny"/>
    <w:link w:val="TekstdymkaZnak"/>
    <w:uiPriority w:val="99"/>
    <w:semiHidden/>
    <w:unhideWhenUsed/>
    <w:rsid w:val="000870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87099"/>
    <w:rPr>
      <w:rFonts w:ascii="Tahoma" w:hAnsi="Tahoma" w:cs="Tahoma"/>
      <w:sz w:val="16"/>
      <w:szCs w:val="16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D81497"/>
    <w:pPr>
      <w:spacing w:after="0" w:line="240" w:lineRule="auto"/>
    </w:pPr>
    <w:rPr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D81497"/>
    <w:rPr>
      <w:rFonts w:ascii="Microsoft Sans Serif" w:eastAsia="Microsoft Sans Serif" w:hAnsi="Microsoft Sans Serif" w:cs="Microsoft Sans Serif"/>
      <w:color w:val="000000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iPriority w:val="99"/>
    <w:unhideWhenUsed/>
    <w:rsid w:val="00D81497"/>
    <w:rPr>
      <w:vertAlign w:val="superscript"/>
    </w:rPr>
  </w:style>
  <w:style w:type="paragraph" w:styleId="Akapitzlist">
    <w:name w:val="List Paragraph"/>
    <w:basedOn w:val="Normalny"/>
    <w:link w:val="AkapitzlistZnak"/>
    <w:uiPriority w:val="34"/>
    <w:qFormat/>
    <w:rsid w:val="00D81497"/>
    <w:pPr>
      <w:ind w:left="720"/>
      <w:contextualSpacing/>
    </w:pPr>
  </w:style>
  <w:style w:type="character" w:styleId="Pogrubienie">
    <w:name w:val="Strong"/>
    <w:basedOn w:val="Domylnaczcionkaakapitu"/>
    <w:uiPriority w:val="22"/>
    <w:qFormat/>
    <w:rsid w:val="00D81497"/>
    <w:rPr>
      <w:b/>
      <w:bCs/>
    </w:rPr>
  </w:style>
  <w:style w:type="table" w:styleId="Tabela-Siatka">
    <w:name w:val="Table Grid"/>
    <w:basedOn w:val="Standardowy"/>
    <w:uiPriority w:val="59"/>
    <w:rsid w:val="00D81497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">
    <w:name w:val="Tabela - Siatka1"/>
    <w:basedOn w:val="Standardowy"/>
    <w:next w:val="Tabela-Siatka"/>
    <w:uiPriority w:val="59"/>
    <w:rsid w:val="00FF04B0"/>
    <w:pPr>
      <w:spacing w:after="0" w:line="240" w:lineRule="auto"/>
    </w:pPr>
    <w:rPr>
      <w:rFonts w:ascii="Times New Roman" w:hAnsi="Times New Roman" w:cs="Times New Roman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2">
    <w:name w:val="Tabela - Siatka2"/>
    <w:basedOn w:val="Standardowy"/>
    <w:next w:val="Tabela-Siatka"/>
    <w:uiPriority w:val="59"/>
    <w:rsid w:val="00FF04B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3">
    <w:name w:val="Tabela - Siatka3"/>
    <w:basedOn w:val="Standardowy"/>
    <w:next w:val="Tabela-Siatka"/>
    <w:uiPriority w:val="59"/>
    <w:rsid w:val="00F94B5C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zodstpw">
    <w:name w:val="No Spacing"/>
    <w:link w:val="BezodstpwZnak"/>
    <w:qFormat/>
    <w:rsid w:val="00A31F7C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BezodstpwZnak">
    <w:name w:val="Bez odstępów Znak"/>
    <w:link w:val="Bezodstpw"/>
    <w:locked/>
    <w:rsid w:val="00A31F7C"/>
    <w:rPr>
      <w:rFonts w:ascii="Calibri" w:eastAsia="Calibri" w:hAnsi="Calibri" w:cs="Times New Roman"/>
    </w:rPr>
  </w:style>
  <w:style w:type="character" w:customStyle="1" w:styleId="AkapitzlistZnak">
    <w:name w:val="Akapit z listą Znak"/>
    <w:link w:val="Akapitzlist"/>
    <w:uiPriority w:val="34"/>
    <w:locked/>
    <w:rsid w:val="00A31F7C"/>
    <w:rPr>
      <w:rFonts w:ascii="Microsoft Sans Serif" w:eastAsia="Microsoft Sans Serif" w:hAnsi="Microsoft Sans Serif" w:cs="Microsoft Sans Serif"/>
      <w:color w:val="000000"/>
      <w:sz w:val="20"/>
      <w:lang w:eastAsia="pl-PL"/>
    </w:rPr>
  </w:style>
  <w:style w:type="table" w:customStyle="1" w:styleId="Tabela-Siatka4">
    <w:name w:val="Tabela - Siatka4"/>
    <w:basedOn w:val="Standardowy"/>
    <w:next w:val="Tabela-Siatka"/>
    <w:uiPriority w:val="59"/>
    <w:rsid w:val="004F7E0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5">
    <w:name w:val="Tabela - Siatka5"/>
    <w:basedOn w:val="Standardowy"/>
    <w:next w:val="Tabela-Siatka"/>
    <w:uiPriority w:val="59"/>
    <w:rsid w:val="004F7E0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6">
    <w:name w:val="Tabela - Siatka6"/>
    <w:basedOn w:val="Standardowy"/>
    <w:next w:val="Tabela-Siatka"/>
    <w:uiPriority w:val="59"/>
    <w:rsid w:val="00E843D0"/>
    <w:pPr>
      <w:spacing w:after="0" w:line="240" w:lineRule="auto"/>
    </w:pPr>
    <w:rPr>
      <w:rFonts w:ascii="Times New Roman" w:eastAsia="Calibri" w:hAnsi="Times New Roman" w:cs="Times New Roman"/>
      <w:sz w:val="24"/>
      <w:szCs w:val="24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6F36B4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D93CC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D93CC2"/>
    <w:pPr>
      <w:spacing w:line="240" w:lineRule="auto"/>
    </w:pPr>
    <w:rPr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D93CC2"/>
    <w:rPr>
      <w:rFonts w:ascii="Microsoft Sans Serif" w:eastAsia="Microsoft Sans Serif" w:hAnsi="Microsoft Sans Serif" w:cs="Microsoft Sans Serif"/>
      <w:color w:val="000000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93CC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D93CC2"/>
    <w:rPr>
      <w:rFonts w:ascii="Microsoft Sans Serif" w:eastAsia="Microsoft Sans Serif" w:hAnsi="Microsoft Sans Serif" w:cs="Microsoft Sans Serif"/>
      <w:b/>
      <w:bCs/>
      <w:color w:val="000000"/>
      <w:sz w:val="20"/>
      <w:szCs w:val="20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2605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27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98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720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Q:\SZKOLENIA\PROJEKT%20WUP%20-%20Akademia%20sukcesu%20zawodowego%202025\Formatki\papier_czarno_bia&#322;y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papier_czarno_biały</Template>
  <TotalTime>6</TotalTime>
  <Pages>3</Pages>
  <Words>530</Words>
  <Characters>3181</Characters>
  <Application>Microsoft Office Word</Application>
  <DocSecurity>0</DocSecurity>
  <Lines>26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3704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Agnieszka Kobus-Widz</dc:creator>
  <cp:lastModifiedBy>Agnieszka Kobus-Widz</cp:lastModifiedBy>
  <cp:revision>5</cp:revision>
  <cp:lastPrinted>2023-11-03T13:21:00Z</cp:lastPrinted>
  <dcterms:created xsi:type="dcterms:W3CDTF">2026-04-17T12:57:00Z</dcterms:created>
  <dcterms:modified xsi:type="dcterms:W3CDTF">2026-04-24T10:12:00Z</dcterms:modified>
</cp:coreProperties>
</file>